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B0AA5" w:rsidR="00025174" w:rsidP="00320386" w:rsidRDefault="008170FB" w14:paraId="5912d4c" w14:textId="5912d4c">
      <w:pPr>
        <w:jc w:val="right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0B0AA5">
        <w:rPr>
          <w:rFonts w:ascii="Arial" w:hAnsi="Arial" w:cs="Arial"/>
          <w:b/>
          <w:szCs w:val="24"/>
          <w:lang w:val="hr-HR"/>
        </w:rPr>
        <w:t xml:space="preserve">                               </w:t>
      </w:r>
      <w:r w:rsidR="000942D8">
        <w:rPr>
          <w:rFonts w:ascii="Arial" w:hAnsi="Arial" w:cs="Arial"/>
          <w:szCs w:val="24"/>
          <w:lang w:val="hr-HR"/>
        </w:rPr>
        <w:t>Poslovni broj: Sp-29/2016-30</w:t>
      </w:r>
    </w:p>
    <w:p w:rsidRPr="000B0AA5" w:rsidR="00BF030B" w:rsidP="00320386" w:rsidRDefault="00BF030B">
      <w:pPr>
        <w:jc w:val="right"/>
        <w:rPr>
          <w:rFonts w:ascii="Arial" w:hAnsi="Arial" w:cs="Arial"/>
          <w:szCs w:val="24"/>
          <w:lang w:val="hr-HR"/>
        </w:rPr>
      </w:pPr>
    </w:p>
    <w:p w:rsidRPr="000B0AA5" w:rsidR="00025174" w:rsidP="00320386" w:rsidRDefault="00BA5F80">
      <w:pPr>
        <w:jc w:val="center"/>
        <w:rPr>
          <w:rFonts w:ascii="Arial" w:hAnsi="Arial" w:cs="Arial"/>
          <w:szCs w:val="24"/>
          <w:lang w:val="hr-HR"/>
        </w:rPr>
      </w:pPr>
      <w:r w:rsidRPr="000B0AA5">
        <w:rPr>
          <w:rFonts w:ascii="Arial" w:hAnsi="Arial" w:cs="Arial"/>
          <w:szCs w:val="24"/>
          <w:lang w:val="hr-HR"/>
        </w:rPr>
        <w:t>Z</w:t>
      </w:r>
      <w:r w:rsidRPr="000B0AA5" w:rsidR="00667E0E">
        <w:rPr>
          <w:rFonts w:ascii="Arial" w:hAnsi="Arial" w:cs="Arial"/>
          <w:szCs w:val="24"/>
          <w:lang w:val="hr-HR"/>
        </w:rPr>
        <w:t xml:space="preserve"> A P I S N I K</w:t>
      </w:r>
    </w:p>
    <w:p w:rsidR="00D13B74" w:rsidP="006F1A03" w:rsidRDefault="006F1A03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 ročišta zakazanog na temelju odredbe čl. 74. st. 2. ZSP u postupku oslobođenja od preostalih obveza potrošača u postupku stečaja potrošača</w:t>
      </w:r>
    </w:p>
    <w:p w:rsidR="006F1A03" w:rsidP="006F1A03" w:rsidRDefault="006F1A03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sastavljen kod Općinskog suda u Osijeku</w:t>
      </w:r>
    </w:p>
    <w:p w:rsidRPr="000B0AA5" w:rsidR="006F1A03" w:rsidP="006F1A03" w:rsidRDefault="000942D8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dana 16. travnja 2024</w:t>
      </w:r>
      <w:r w:rsidR="006F1A03">
        <w:rPr>
          <w:rFonts w:ascii="Arial" w:hAnsi="Arial" w:cs="Arial"/>
          <w:szCs w:val="24"/>
          <w:lang w:val="hr-HR"/>
        </w:rPr>
        <w:t>. godine</w:t>
      </w:r>
    </w:p>
    <w:p w:rsidRPr="000B0AA5" w:rsidR="002D6C50" w:rsidP="00320386" w:rsidRDefault="002D6C50">
      <w:pPr>
        <w:rPr>
          <w:rFonts w:ascii="Arial" w:hAnsi="Arial" w:cs="Arial"/>
          <w:szCs w:val="24"/>
          <w:lang w:val="hr-HR"/>
        </w:rPr>
      </w:pPr>
    </w:p>
    <w:p w:rsidRPr="000B0AA5" w:rsidR="002D6C50" w:rsidP="00320386" w:rsidRDefault="002D6C50">
      <w:pPr>
        <w:rPr>
          <w:rFonts w:ascii="Arial" w:hAnsi="Arial" w:cs="Arial"/>
          <w:szCs w:val="24"/>
          <w:lang w:val="hr-HR"/>
        </w:rPr>
      </w:pPr>
    </w:p>
    <w:p w:rsidRPr="000B0AA5" w:rsidR="005F43EC" w:rsidP="00320386" w:rsidRDefault="00017D0D">
      <w:pPr>
        <w:rPr>
          <w:rFonts w:ascii="Arial" w:hAnsi="Arial" w:cs="Arial"/>
          <w:szCs w:val="24"/>
          <w:lang w:val="hr-HR"/>
        </w:rPr>
      </w:pPr>
      <w:r w:rsidRPr="000B0AA5">
        <w:rPr>
          <w:rFonts w:ascii="Arial" w:hAnsi="Arial" w:cs="Arial"/>
          <w:szCs w:val="24"/>
          <w:lang w:val="hr-HR"/>
        </w:rPr>
        <w:t>Prisutni od s</w:t>
      </w:r>
      <w:r w:rsidRPr="000B0AA5" w:rsidR="00CC100D">
        <w:rPr>
          <w:rFonts w:ascii="Arial" w:hAnsi="Arial" w:cs="Arial"/>
          <w:szCs w:val="24"/>
          <w:lang w:val="hr-HR"/>
        </w:rPr>
        <w:t>t</w:t>
      </w:r>
      <w:r w:rsidRPr="000B0AA5">
        <w:rPr>
          <w:rFonts w:ascii="Arial" w:hAnsi="Arial" w:cs="Arial"/>
          <w:szCs w:val="24"/>
          <w:lang w:val="hr-HR"/>
        </w:rPr>
        <w:t>rane suda:</w:t>
      </w:r>
      <w:r w:rsidRPr="000B0AA5" w:rsidR="00D741E6">
        <w:rPr>
          <w:rFonts w:ascii="Arial" w:hAnsi="Arial" w:cs="Arial"/>
          <w:szCs w:val="24"/>
          <w:lang w:val="hr-HR"/>
        </w:rPr>
        <w:tab/>
      </w:r>
      <w:r w:rsidRPr="000B0AA5" w:rsidR="00D741E6">
        <w:rPr>
          <w:rFonts w:ascii="Arial" w:hAnsi="Arial" w:cs="Arial"/>
          <w:szCs w:val="24"/>
          <w:lang w:val="hr-HR"/>
        </w:rPr>
        <w:tab/>
      </w:r>
      <w:r w:rsidRPr="000B0AA5" w:rsidR="00D741E6">
        <w:rPr>
          <w:rFonts w:ascii="Arial" w:hAnsi="Arial" w:cs="Arial"/>
          <w:szCs w:val="24"/>
          <w:lang w:val="hr-HR"/>
        </w:rPr>
        <w:tab/>
      </w:r>
      <w:r w:rsidRPr="000B0AA5" w:rsidR="00AE2ED0">
        <w:rPr>
          <w:rFonts w:ascii="Arial" w:hAnsi="Arial" w:cs="Arial"/>
          <w:szCs w:val="24"/>
          <w:lang w:val="hr-HR"/>
        </w:rPr>
        <w:tab/>
      </w:r>
      <w:r w:rsidRPr="000B0AA5">
        <w:rPr>
          <w:rFonts w:ascii="Arial" w:hAnsi="Arial" w:cs="Arial"/>
          <w:szCs w:val="24"/>
          <w:lang w:val="hr-HR"/>
        </w:rPr>
        <w:t>Pravna stvar:</w:t>
      </w:r>
    </w:p>
    <w:p w:rsidRPr="000B0AA5" w:rsidR="00290983" w:rsidP="00320386" w:rsidRDefault="00290983">
      <w:pPr>
        <w:rPr>
          <w:rFonts w:ascii="Arial" w:hAnsi="Arial" w:cs="Arial"/>
          <w:szCs w:val="24"/>
          <w:lang w:val="hr-HR"/>
        </w:rPr>
      </w:pPr>
    </w:p>
    <w:p w:rsidRPr="000B0AA5" w:rsidR="00481546" w:rsidP="0005156C" w:rsidRDefault="00E31597">
      <w:pPr>
        <w:ind w:left="5040" w:hanging="5040"/>
        <w:rPr>
          <w:rFonts w:ascii="Arial" w:hAnsi="Arial" w:cs="Arial"/>
          <w:szCs w:val="24"/>
          <w:lang w:val="hr-HR"/>
        </w:rPr>
      </w:pPr>
      <w:r w:rsidRPr="000B0AA5">
        <w:rPr>
          <w:rFonts w:ascii="Arial" w:hAnsi="Arial" w:cs="Arial"/>
          <w:szCs w:val="24"/>
          <w:lang w:val="hr-HR"/>
        </w:rPr>
        <w:t>D</w:t>
      </w:r>
      <w:r w:rsidRPr="000B0AA5" w:rsidR="00E0136A">
        <w:rPr>
          <w:rFonts w:ascii="Arial" w:hAnsi="Arial" w:cs="Arial"/>
          <w:szCs w:val="24"/>
          <w:lang w:val="hr-HR"/>
        </w:rPr>
        <w:t>AVOR LIŠČIĆ</w:t>
      </w:r>
      <w:r w:rsidRPr="000B0AA5" w:rsidR="0005156C">
        <w:rPr>
          <w:rFonts w:ascii="Arial" w:hAnsi="Arial" w:cs="Arial"/>
          <w:szCs w:val="24"/>
          <w:lang w:val="hr-HR"/>
        </w:rPr>
        <w:tab/>
      </w:r>
      <w:r w:rsidR="000942D8">
        <w:rPr>
          <w:rFonts w:ascii="Arial" w:hAnsi="Arial" w:cs="Arial"/>
          <w:szCs w:val="24"/>
          <w:lang w:val="hr-HR"/>
        </w:rPr>
        <w:t>Predlagatelj: Ivan Kovačević</w:t>
      </w:r>
      <w:r w:rsidR="00BD352B">
        <w:rPr>
          <w:rFonts w:ascii="Arial" w:hAnsi="Arial" w:cs="Arial"/>
          <w:szCs w:val="24"/>
          <w:lang w:val="hr-HR"/>
        </w:rPr>
        <w:t xml:space="preserve"> </w:t>
      </w:r>
    </w:p>
    <w:p w:rsidRPr="000B0AA5" w:rsidR="00B313FD" w:rsidP="002973C7" w:rsidRDefault="00346DAD">
      <w:pPr>
        <w:ind w:left="3600" w:hanging="3600"/>
        <w:rPr>
          <w:rFonts w:ascii="Arial" w:hAnsi="Arial" w:cs="Arial"/>
          <w:szCs w:val="24"/>
          <w:lang w:val="hr-HR"/>
        </w:rPr>
      </w:pPr>
      <w:r w:rsidRPr="000B0AA5">
        <w:rPr>
          <w:rFonts w:ascii="Arial" w:hAnsi="Arial" w:cs="Arial"/>
          <w:szCs w:val="24"/>
          <w:lang w:val="hr-HR"/>
        </w:rPr>
        <w:t>(su</w:t>
      </w:r>
      <w:r w:rsidRPr="000B0AA5" w:rsidR="00E0136A">
        <w:rPr>
          <w:rFonts w:ascii="Arial" w:hAnsi="Arial" w:cs="Arial"/>
          <w:szCs w:val="24"/>
          <w:lang w:val="hr-HR"/>
        </w:rPr>
        <w:t>dac</w:t>
      </w:r>
      <w:r w:rsidRPr="000B0AA5">
        <w:rPr>
          <w:rFonts w:ascii="Arial" w:hAnsi="Arial" w:cs="Arial"/>
          <w:szCs w:val="24"/>
          <w:lang w:val="hr-HR"/>
        </w:rPr>
        <w:t>)</w:t>
      </w:r>
    </w:p>
    <w:p w:rsidRPr="000B0AA5" w:rsidR="003314B8" w:rsidP="00320386" w:rsidRDefault="003314B8">
      <w:pPr>
        <w:rPr>
          <w:rFonts w:ascii="Arial" w:hAnsi="Arial" w:cs="Arial"/>
          <w:szCs w:val="24"/>
          <w:lang w:val="hr-HR"/>
        </w:rPr>
      </w:pPr>
    </w:p>
    <w:p w:rsidRPr="000B0AA5" w:rsidR="004F6F94" w:rsidP="00440990" w:rsidRDefault="003D4FCE">
      <w:pPr>
        <w:ind w:left="5040" w:hanging="5040"/>
        <w:rPr>
          <w:rFonts w:ascii="Arial" w:hAnsi="Arial" w:cs="Arial"/>
          <w:szCs w:val="24"/>
          <w:lang w:val="hr-HR"/>
        </w:rPr>
      </w:pPr>
      <w:r w:rsidRPr="000B0AA5">
        <w:rPr>
          <w:rFonts w:ascii="Arial" w:hAnsi="Arial" w:cs="Arial"/>
          <w:szCs w:val="24"/>
          <w:lang w:val="hr-HR"/>
        </w:rPr>
        <w:t>MARIJA KNEZ</w:t>
      </w:r>
      <w:r w:rsidRPr="000B0AA5" w:rsidR="00BF030B">
        <w:rPr>
          <w:rFonts w:ascii="Arial" w:hAnsi="Arial" w:cs="Arial"/>
          <w:szCs w:val="24"/>
          <w:lang w:val="hr-HR"/>
        </w:rPr>
        <w:tab/>
      </w:r>
      <w:r w:rsidR="00FF56EA">
        <w:rPr>
          <w:rFonts w:ascii="Arial" w:hAnsi="Arial" w:cs="Arial"/>
          <w:szCs w:val="24"/>
          <w:lang w:val="hr-HR"/>
        </w:rPr>
        <w:t xml:space="preserve">Radi: </w:t>
      </w:r>
      <w:r w:rsidR="006F1A03">
        <w:rPr>
          <w:rFonts w:ascii="Arial" w:hAnsi="Arial" w:cs="Arial"/>
          <w:szCs w:val="24"/>
          <w:lang w:val="hr-HR"/>
        </w:rPr>
        <w:t>Stečaja potrošača</w:t>
      </w:r>
    </w:p>
    <w:p w:rsidRPr="000B0AA5" w:rsidR="00633DA1" w:rsidP="00320386" w:rsidRDefault="00A1466C">
      <w:pPr>
        <w:rPr>
          <w:rFonts w:ascii="Arial" w:hAnsi="Arial" w:cs="Arial"/>
          <w:szCs w:val="24"/>
          <w:lang w:val="hr-HR"/>
        </w:rPr>
      </w:pPr>
      <w:r w:rsidRPr="000B0AA5">
        <w:rPr>
          <w:rFonts w:ascii="Arial" w:hAnsi="Arial" w:cs="Arial"/>
          <w:szCs w:val="24"/>
          <w:lang w:val="hr-HR"/>
        </w:rPr>
        <w:t>(z</w:t>
      </w:r>
      <w:r w:rsidRPr="000B0AA5" w:rsidR="00FD7940">
        <w:rPr>
          <w:rFonts w:ascii="Arial" w:hAnsi="Arial" w:cs="Arial"/>
          <w:szCs w:val="24"/>
          <w:lang w:val="hr-HR"/>
        </w:rPr>
        <w:t>apisničar)</w:t>
      </w:r>
      <w:r w:rsidRPr="000B0AA5" w:rsidR="000F0B56">
        <w:rPr>
          <w:rFonts w:ascii="Arial" w:hAnsi="Arial" w:cs="Arial"/>
          <w:szCs w:val="24"/>
          <w:lang w:val="hr-HR"/>
        </w:rPr>
        <w:t xml:space="preserve">                                                                          </w:t>
      </w:r>
    </w:p>
    <w:p w:rsidRPr="000B0AA5" w:rsidR="00633DA1" w:rsidP="00320386" w:rsidRDefault="00633DA1">
      <w:pPr>
        <w:rPr>
          <w:rFonts w:ascii="Arial" w:hAnsi="Arial" w:cs="Arial"/>
          <w:szCs w:val="24"/>
          <w:lang w:val="hr-HR"/>
        </w:rPr>
      </w:pPr>
    </w:p>
    <w:p w:rsidRPr="000B0AA5" w:rsidR="00AB2B1E" w:rsidP="00320386" w:rsidRDefault="00AB2B1E">
      <w:pPr>
        <w:rPr>
          <w:rFonts w:ascii="Arial" w:hAnsi="Arial" w:cs="Arial"/>
          <w:szCs w:val="24"/>
          <w:lang w:val="hr-HR"/>
        </w:rPr>
      </w:pPr>
    </w:p>
    <w:p w:rsidRPr="000B0AA5" w:rsidR="00376DC5" w:rsidP="003E39C4" w:rsidRDefault="008828DE">
      <w:pPr>
        <w:jc w:val="both"/>
        <w:rPr>
          <w:rFonts w:ascii="Arial" w:hAnsi="Arial" w:cs="Arial"/>
          <w:szCs w:val="24"/>
          <w:lang w:val="hr-HR"/>
        </w:rPr>
      </w:pPr>
      <w:r w:rsidRPr="000B0AA5">
        <w:rPr>
          <w:rFonts w:ascii="Arial" w:hAnsi="Arial" w:cs="Arial"/>
          <w:szCs w:val="24"/>
          <w:lang w:val="hr-HR"/>
        </w:rPr>
        <w:t>Su</w:t>
      </w:r>
      <w:r w:rsidRPr="000B0AA5" w:rsidR="00917EF8">
        <w:rPr>
          <w:rFonts w:ascii="Arial" w:hAnsi="Arial" w:cs="Arial"/>
          <w:szCs w:val="24"/>
          <w:lang w:val="hr-HR"/>
        </w:rPr>
        <w:t>dac</w:t>
      </w:r>
      <w:r w:rsidRPr="000B0AA5" w:rsidR="00BB6FDE">
        <w:rPr>
          <w:rFonts w:ascii="Arial" w:hAnsi="Arial" w:cs="Arial"/>
          <w:szCs w:val="24"/>
          <w:lang w:val="hr-HR"/>
        </w:rPr>
        <w:t xml:space="preserve"> otvara</w:t>
      </w:r>
      <w:r w:rsidRPr="000B0AA5" w:rsidR="00CA66D5">
        <w:rPr>
          <w:rFonts w:ascii="Arial" w:hAnsi="Arial" w:cs="Arial"/>
          <w:szCs w:val="24"/>
          <w:lang w:val="hr-HR"/>
        </w:rPr>
        <w:t xml:space="preserve"> </w:t>
      </w:r>
      <w:r w:rsidR="006F1A03">
        <w:rPr>
          <w:rFonts w:ascii="Arial" w:hAnsi="Arial" w:cs="Arial"/>
          <w:szCs w:val="24"/>
          <w:lang w:val="hr-HR"/>
        </w:rPr>
        <w:t xml:space="preserve">završno ročište u  09,00 </w:t>
      </w:r>
      <w:r w:rsidRPr="000B0AA5" w:rsidR="00FA0EEB">
        <w:rPr>
          <w:rFonts w:ascii="Arial" w:hAnsi="Arial" w:cs="Arial"/>
          <w:szCs w:val="24"/>
          <w:lang w:val="hr-HR"/>
        </w:rPr>
        <w:t>sati i objavljuje predmet raspravljanja.</w:t>
      </w:r>
    </w:p>
    <w:p w:rsidRPr="000B0AA5" w:rsidR="00FA0EEB" w:rsidP="00320386" w:rsidRDefault="00FA0EEB">
      <w:pPr>
        <w:rPr>
          <w:rFonts w:ascii="Arial" w:hAnsi="Arial" w:cs="Arial"/>
          <w:szCs w:val="24"/>
          <w:lang w:val="hr-HR"/>
        </w:rPr>
      </w:pPr>
    </w:p>
    <w:p w:rsidRPr="000B0AA5" w:rsidR="001D2A12" w:rsidP="00320386" w:rsidRDefault="002D1695">
      <w:pPr>
        <w:rPr>
          <w:rFonts w:ascii="Arial" w:hAnsi="Arial" w:cs="Arial"/>
          <w:szCs w:val="24"/>
          <w:lang w:val="hr-HR"/>
        </w:rPr>
      </w:pPr>
      <w:r w:rsidRPr="000B0AA5">
        <w:rPr>
          <w:rFonts w:ascii="Arial" w:hAnsi="Arial" w:cs="Arial"/>
          <w:szCs w:val="24"/>
          <w:lang w:val="hr-HR"/>
        </w:rPr>
        <w:t>Rasprava</w:t>
      </w:r>
      <w:r w:rsidRPr="000B0AA5" w:rsidR="00C01462">
        <w:rPr>
          <w:rFonts w:ascii="Arial" w:hAnsi="Arial" w:cs="Arial"/>
          <w:szCs w:val="24"/>
          <w:lang w:val="hr-HR"/>
        </w:rPr>
        <w:t xml:space="preserve"> </w:t>
      </w:r>
      <w:r w:rsidRPr="000B0AA5" w:rsidR="00311286">
        <w:rPr>
          <w:rFonts w:ascii="Arial" w:hAnsi="Arial" w:cs="Arial"/>
          <w:szCs w:val="24"/>
          <w:lang w:val="hr-HR"/>
        </w:rPr>
        <w:t>je javna.</w:t>
      </w:r>
    </w:p>
    <w:p w:rsidRPr="000B0AA5" w:rsidR="00FA0EEB" w:rsidP="00320386" w:rsidRDefault="00FA0EEB">
      <w:pPr>
        <w:rPr>
          <w:rFonts w:ascii="Arial" w:hAnsi="Arial" w:cs="Arial"/>
          <w:szCs w:val="24"/>
          <w:lang w:val="hr-HR"/>
        </w:rPr>
      </w:pPr>
    </w:p>
    <w:p w:rsidRPr="000B0AA5" w:rsidR="005A27AF" w:rsidP="00320386" w:rsidRDefault="00376DC5">
      <w:pPr>
        <w:rPr>
          <w:rFonts w:ascii="Arial" w:hAnsi="Arial" w:cs="Arial"/>
          <w:szCs w:val="24"/>
          <w:lang w:val="hr-HR"/>
        </w:rPr>
      </w:pPr>
      <w:r w:rsidRPr="000B0AA5">
        <w:rPr>
          <w:rFonts w:ascii="Arial" w:hAnsi="Arial" w:cs="Arial"/>
          <w:szCs w:val="24"/>
          <w:lang w:val="hr-HR"/>
        </w:rPr>
        <w:t>Utvr</w:t>
      </w:r>
      <w:r w:rsidRPr="000B0AA5" w:rsidR="00017D0D">
        <w:rPr>
          <w:rFonts w:ascii="Arial" w:hAnsi="Arial" w:cs="Arial"/>
          <w:szCs w:val="24"/>
          <w:lang w:val="hr-HR"/>
        </w:rPr>
        <w:t>đuje se da su pristupili</w:t>
      </w:r>
      <w:r w:rsidRPr="000B0AA5" w:rsidR="0062079F">
        <w:rPr>
          <w:rFonts w:ascii="Arial" w:hAnsi="Arial" w:cs="Arial"/>
          <w:szCs w:val="24"/>
          <w:lang w:val="hr-HR"/>
        </w:rPr>
        <w:t xml:space="preserve">: </w:t>
      </w:r>
    </w:p>
    <w:p w:rsidRPr="000B0AA5" w:rsidR="002F4A1C" w:rsidP="002F4A1C" w:rsidRDefault="002F4A1C">
      <w:pPr>
        <w:jc w:val="both"/>
        <w:rPr>
          <w:rFonts w:ascii="Arial" w:hAnsi="Arial" w:cs="Arial"/>
          <w:szCs w:val="24"/>
          <w:lang w:val="hr-HR"/>
        </w:rPr>
      </w:pPr>
    </w:p>
    <w:p w:rsidRPr="000B0AA5" w:rsidR="0097626F" w:rsidP="001F6622" w:rsidRDefault="00E06851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predlagatelja – potrošača: osobno</w:t>
      </w:r>
    </w:p>
    <w:p w:rsidR="006F1A03" w:rsidP="001F6622" w:rsidRDefault="00070504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stečajnog povjerenika:</w:t>
      </w:r>
      <w:r w:rsidR="009C6A0F">
        <w:rPr>
          <w:rFonts w:ascii="Arial" w:hAnsi="Arial" w:cs="Arial"/>
          <w:szCs w:val="24"/>
          <w:lang w:val="hr-HR"/>
        </w:rPr>
        <w:t xml:space="preserve"> </w:t>
      </w:r>
      <w:r w:rsidRPr="009C6A0F" w:rsidR="009C6A0F">
        <w:rPr>
          <w:rFonts w:ascii="Arial" w:hAnsi="Arial" w:cs="Arial"/>
          <w:szCs w:val="24"/>
          <w:lang w:val="hr-HR"/>
        </w:rPr>
        <w:t>nitko, dostava poziva uredno iskazana</w:t>
      </w:r>
      <w:r>
        <w:rPr>
          <w:rFonts w:ascii="Arial" w:hAnsi="Arial" w:cs="Arial"/>
          <w:szCs w:val="24"/>
          <w:lang w:val="hr-HR"/>
        </w:rPr>
        <w:t xml:space="preserve"> </w:t>
      </w:r>
    </w:p>
    <w:p w:rsidR="006F1A03" w:rsidP="001F6622" w:rsidRDefault="006F1A03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vjerovnike: nitko, dostava poziva uredno iskazana</w:t>
      </w:r>
    </w:p>
    <w:p w:rsidR="003671C8" w:rsidP="001F6622" w:rsidRDefault="003671C8">
      <w:pPr>
        <w:jc w:val="both"/>
        <w:rPr>
          <w:rFonts w:ascii="Arial" w:hAnsi="Arial" w:cs="Arial"/>
          <w:szCs w:val="24"/>
          <w:lang w:val="hr-HR"/>
        </w:rPr>
      </w:pPr>
    </w:p>
    <w:p w:rsidR="003671C8" w:rsidP="001F6622" w:rsidRDefault="003671C8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 w:rsidR="008634B5">
        <w:rPr>
          <w:rFonts w:ascii="Arial" w:hAnsi="Arial" w:cs="Arial"/>
          <w:szCs w:val="24"/>
          <w:lang w:val="hr-HR"/>
        </w:rPr>
        <w:t xml:space="preserve">Konstatira se da je telefonskim putem stečajni povjerenik opravdao izostanak s današnjeg ročišta budući da u isto vrijeme ima obveze pred sudom u Zagrebu. </w:t>
      </w:r>
    </w:p>
    <w:p w:rsidR="008634B5" w:rsidP="001F6622" w:rsidRDefault="008634B5">
      <w:pPr>
        <w:jc w:val="both"/>
        <w:rPr>
          <w:rFonts w:ascii="Arial" w:hAnsi="Arial" w:cs="Arial"/>
          <w:szCs w:val="24"/>
          <w:lang w:val="hr-HR"/>
        </w:rPr>
      </w:pPr>
    </w:p>
    <w:p w:rsidR="008634B5" w:rsidP="001F6622" w:rsidRDefault="008634B5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  <w:t>Budući da nema uvjeta za održavanje današnjeg ročišta,</w:t>
      </w:r>
    </w:p>
    <w:p w:rsidR="008634B5" w:rsidP="001F6622" w:rsidRDefault="008634B5">
      <w:pPr>
        <w:jc w:val="both"/>
        <w:rPr>
          <w:rFonts w:ascii="Arial" w:hAnsi="Arial" w:cs="Arial"/>
          <w:szCs w:val="24"/>
          <w:lang w:val="hr-HR"/>
        </w:rPr>
      </w:pPr>
    </w:p>
    <w:p w:rsidR="008634B5" w:rsidP="008634B5" w:rsidRDefault="008634B5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Sud donosi</w:t>
      </w:r>
    </w:p>
    <w:p w:rsidR="008634B5" w:rsidP="008634B5" w:rsidRDefault="008634B5">
      <w:pPr>
        <w:jc w:val="both"/>
        <w:rPr>
          <w:rFonts w:ascii="Arial" w:hAnsi="Arial" w:cs="Arial"/>
          <w:szCs w:val="24"/>
          <w:lang w:val="hr-HR"/>
        </w:rPr>
      </w:pPr>
    </w:p>
    <w:p w:rsidR="008634B5" w:rsidP="008634B5" w:rsidRDefault="008634B5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r j e š e n j e</w:t>
      </w:r>
    </w:p>
    <w:p w:rsidR="008634B5" w:rsidP="008634B5" w:rsidRDefault="008634B5">
      <w:pPr>
        <w:jc w:val="center"/>
        <w:rPr>
          <w:rFonts w:ascii="Arial" w:hAnsi="Arial" w:cs="Arial"/>
          <w:szCs w:val="24"/>
          <w:lang w:val="hr-HR"/>
        </w:rPr>
      </w:pPr>
    </w:p>
    <w:p w:rsidR="008634B5" w:rsidP="008634B5" w:rsidRDefault="008634B5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</w:p>
    <w:p w:rsidR="008634B5" w:rsidP="008634B5" w:rsidRDefault="008634B5">
      <w:pPr>
        <w:jc w:val="both"/>
        <w:rPr>
          <w:rFonts w:ascii="Arial" w:hAnsi="Arial" w:cs="Arial"/>
          <w:szCs w:val="24"/>
          <w:lang w:val="hr-HR"/>
        </w:rPr>
      </w:pPr>
    </w:p>
    <w:p w:rsidR="008634B5" w:rsidP="008634B5" w:rsidRDefault="008634B5">
      <w:pPr>
        <w:jc w:val="both"/>
        <w:rPr>
          <w:rFonts w:ascii="Arial" w:hAnsi="Arial" w:cs="Arial"/>
          <w:szCs w:val="24"/>
          <w:lang w:val="hr-HR"/>
        </w:rPr>
      </w:pPr>
    </w:p>
    <w:p w:rsidR="008634B5" w:rsidP="008634B5" w:rsidRDefault="008634B5">
      <w:pPr>
        <w:jc w:val="both"/>
        <w:rPr>
          <w:rFonts w:ascii="Arial" w:hAnsi="Arial" w:cs="Arial"/>
          <w:szCs w:val="24"/>
          <w:lang w:val="hr-HR"/>
        </w:rPr>
      </w:pPr>
    </w:p>
    <w:p w:rsidR="008634B5" w:rsidP="008634B5" w:rsidRDefault="008634B5">
      <w:pPr>
        <w:jc w:val="both"/>
        <w:rPr>
          <w:rFonts w:ascii="Arial" w:hAnsi="Arial" w:cs="Arial"/>
          <w:szCs w:val="24"/>
          <w:lang w:val="hr-HR"/>
        </w:rPr>
      </w:pPr>
    </w:p>
    <w:p w:rsidR="008634B5" w:rsidP="008634B5" w:rsidRDefault="008634B5">
      <w:pPr>
        <w:jc w:val="both"/>
        <w:rPr>
          <w:rFonts w:ascii="Arial" w:hAnsi="Arial" w:cs="Arial"/>
          <w:szCs w:val="24"/>
          <w:lang w:val="hr-HR"/>
        </w:rPr>
      </w:pPr>
    </w:p>
    <w:p w:rsidR="008634B5" w:rsidP="008634B5" w:rsidRDefault="008634B5">
      <w:pPr>
        <w:jc w:val="both"/>
        <w:rPr>
          <w:rFonts w:ascii="Arial" w:hAnsi="Arial" w:cs="Arial"/>
          <w:szCs w:val="24"/>
          <w:lang w:val="hr-HR"/>
        </w:rPr>
      </w:pPr>
    </w:p>
    <w:p w:rsidR="008634B5" w:rsidP="008634B5" w:rsidRDefault="008634B5">
      <w:pPr>
        <w:jc w:val="both"/>
        <w:rPr>
          <w:rFonts w:ascii="Arial" w:hAnsi="Arial" w:cs="Arial"/>
          <w:szCs w:val="24"/>
          <w:lang w:val="hr-HR"/>
        </w:rPr>
      </w:pPr>
    </w:p>
    <w:p w:rsidR="008634B5" w:rsidP="008634B5" w:rsidRDefault="008634B5">
      <w:pPr>
        <w:jc w:val="both"/>
        <w:rPr>
          <w:rFonts w:ascii="Arial" w:hAnsi="Arial" w:cs="Arial"/>
          <w:szCs w:val="24"/>
          <w:lang w:val="hr-HR"/>
        </w:rPr>
      </w:pPr>
    </w:p>
    <w:p w:rsidR="008634B5" w:rsidP="008634B5" w:rsidRDefault="008634B5">
      <w:pPr>
        <w:jc w:val="both"/>
        <w:rPr>
          <w:rFonts w:ascii="Arial" w:hAnsi="Arial" w:cs="Arial"/>
          <w:szCs w:val="24"/>
          <w:lang w:val="hr-HR"/>
        </w:rPr>
      </w:pPr>
    </w:p>
    <w:p w:rsidR="008634B5" w:rsidP="008634B5" w:rsidRDefault="008634B5">
      <w:pPr>
        <w:jc w:val="both"/>
        <w:rPr>
          <w:rFonts w:ascii="Arial" w:hAnsi="Arial" w:cs="Arial"/>
          <w:szCs w:val="24"/>
          <w:lang w:val="hr-HR"/>
        </w:rPr>
      </w:pPr>
    </w:p>
    <w:p w:rsidR="008634B5" w:rsidP="008634B5" w:rsidRDefault="008634B5">
      <w:pPr>
        <w:jc w:val="both"/>
        <w:rPr>
          <w:rFonts w:ascii="Arial" w:hAnsi="Arial" w:cs="Arial"/>
          <w:szCs w:val="24"/>
          <w:lang w:val="hr-HR"/>
        </w:rPr>
      </w:pPr>
    </w:p>
    <w:p w:rsidR="008634B5" w:rsidP="008634B5" w:rsidRDefault="008634B5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lastRenderedPageBreak/>
        <w:t xml:space="preserve">Današnje ročište se odlaže, sljedeće će se zakazati naknadno. </w:t>
      </w:r>
    </w:p>
    <w:p w:rsidR="006F1A03" w:rsidP="008634B5" w:rsidRDefault="006F1A03">
      <w:pPr>
        <w:jc w:val="both"/>
        <w:rPr>
          <w:rFonts w:ascii="Arial" w:hAnsi="Arial" w:cs="Arial"/>
          <w:szCs w:val="24"/>
          <w:lang w:val="hr-HR"/>
        </w:rPr>
      </w:pPr>
    </w:p>
    <w:p w:rsidRPr="000B0AA5" w:rsidR="00DF77DE" w:rsidP="00DF77DE" w:rsidRDefault="00DF77DE">
      <w:pPr>
        <w:jc w:val="both"/>
        <w:rPr>
          <w:rFonts w:ascii="Arial" w:hAnsi="Arial" w:cs="Arial"/>
          <w:szCs w:val="24"/>
          <w:lang w:val="hr-HR"/>
        </w:rPr>
      </w:pPr>
    </w:p>
    <w:p w:rsidRPr="000B0AA5" w:rsidR="00AE2ED0" w:rsidP="00490912" w:rsidRDefault="00AE2ED0">
      <w:pPr>
        <w:ind w:firstLine="720"/>
        <w:jc w:val="center"/>
        <w:rPr>
          <w:rFonts w:ascii="Arial" w:hAnsi="Arial" w:cs="Arial"/>
          <w:szCs w:val="24"/>
          <w:lang w:val="hr-HR"/>
        </w:rPr>
      </w:pPr>
      <w:r w:rsidRPr="000B0AA5">
        <w:rPr>
          <w:rFonts w:ascii="Arial" w:hAnsi="Arial" w:cs="Arial"/>
          <w:szCs w:val="24"/>
          <w:lang w:val="hr-HR"/>
        </w:rPr>
        <w:t xml:space="preserve">Dovršeno u </w:t>
      </w:r>
      <w:r w:rsidR="004D65FF">
        <w:rPr>
          <w:rFonts w:ascii="Arial" w:hAnsi="Arial" w:cs="Arial"/>
          <w:szCs w:val="24"/>
          <w:lang w:val="hr-HR"/>
        </w:rPr>
        <w:t>09</w:t>
      </w:r>
      <w:r w:rsidR="009B777C">
        <w:rPr>
          <w:rFonts w:ascii="Arial" w:hAnsi="Arial" w:cs="Arial"/>
          <w:szCs w:val="24"/>
          <w:lang w:val="hr-HR"/>
        </w:rPr>
        <w:t>,</w:t>
      </w:r>
      <w:r w:rsidR="008634B5">
        <w:rPr>
          <w:rFonts w:ascii="Arial" w:hAnsi="Arial" w:cs="Arial"/>
          <w:szCs w:val="24"/>
          <w:lang w:val="hr-HR"/>
        </w:rPr>
        <w:t>13</w:t>
      </w:r>
      <w:r w:rsidRPr="000B0AA5" w:rsidR="00395883">
        <w:rPr>
          <w:rFonts w:ascii="Arial" w:hAnsi="Arial" w:cs="Arial"/>
          <w:szCs w:val="24"/>
          <w:lang w:val="hr-HR"/>
        </w:rPr>
        <w:t xml:space="preserve"> </w:t>
      </w:r>
      <w:r w:rsidRPr="000B0AA5">
        <w:rPr>
          <w:rFonts w:ascii="Arial" w:hAnsi="Arial" w:cs="Arial"/>
          <w:szCs w:val="24"/>
          <w:lang w:val="hr-HR"/>
        </w:rPr>
        <w:t>sati.</w:t>
      </w:r>
    </w:p>
    <w:p w:rsidRPr="000B0AA5" w:rsidR="00AE2ED0" w:rsidP="00AE2ED0" w:rsidRDefault="00AE2ED0">
      <w:pPr>
        <w:ind w:firstLine="720"/>
        <w:jc w:val="right"/>
        <w:rPr>
          <w:rFonts w:ascii="Arial" w:hAnsi="Arial" w:cs="Arial"/>
          <w:szCs w:val="24"/>
          <w:lang w:val="hr-HR"/>
        </w:rPr>
      </w:pPr>
    </w:p>
    <w:p w:rsidRPr="000B0AA5" w:rsidR="00AE2ED0" w:rsidP="00AE2ED0" w:rsidRDefault="00AE2ED0">
      <w:pPr>
        <w:ind w:firstLine="720"/>
        <w:jc w:val="right"/>
        <w:rPr>
          <w:rFonts w:ascii="Arial" w:hAnsi="Arial" w:cs="Arial"/>
          <w:szCs w:val="24"/>
          <w:lang w:val="hr-HR"/>
        </w:rPr>
      </w:pPr>
    </w:p>
    <w:p w:rsidRPr="000B0AA5" w:rsidR="00AE2ED0" w:rsidP="00490912" w:rsidRDefault="00490912">
      <w:pPr>
        <w:ind w:firstLine="720"/>
        <w:rPr>
          <w:rFonts w:ascii="Arial" w:hAnsi="Arial" w:cs="Arial"/>
          <w:szCs w:val="24"/>
          <w:lang w:val="hr-HR"/>
        </w:rPr>
      </w:pPr>
      <w:r w:rsidRPr="000B0AA5">
        <w:rPr>
          <w:rFonts w:ascii="Arial" w:hAnsi="Arial" w:cs="Arial"/>
          <w:szCs w:val="24"/>
          <w:lang w:val="hr-HR"/>
        </w:rPr>
        <w:t xml:space="preserve">                        </w:t>
      </w:r>
      <w:r w:rsidR="009818F6">
        <w:rPr>
          <w:rFonts w:ascii="Arial" w:hAnsi="Arial" w:cs="Arial"/>
          <w:szCs w:val="24"/>
          <w:lang w:val="hr-HR"/>
        </w:rPr>
        <w:t xml:space="preserve">                           </w:t>
      </w:r>
      <w:r w:rsidRPr="000B0AA5" w:rsidR="0073451A">
        <w:rPr>
          <w:rFonts w:ascii="Arial" w:hAnsi="Arial" w:cs="Arial"/>
          <w:szCs w:val="24"/>
          <w:lang w:val="hr-HR"/>
        </w:rPr>
        <w:t>SU</w:t>
      </w:r>
      <w:r w:rsidRPr="000B0AA5" w:rsidR="00CE1A51">
        <w:rPr>
          <w:rFonts w:ascii="Arial" w:hAnsi="Arial" w:cs="Arial"/>
          <w:szCs w:val="24"/>
          <w:lang w:val="hr-HR"/>
        </w:rPr>
        <w:t>DAC</w:t>
      </w:r>
    </w:p>
    <w:p w:rsidRPr="000B0AA5" w:rsidR="00AE2ED0" w:rsidP="00490912" w:rsidRDefault="00AE2ED0">
      <w:pPr>
        <w:ind w:firstLine="720"/>
        <w:jc w:val="center"/>
        <w:rPr>
          <w:rFonts w:ascii="Arial" w:hAnsi="Arial" w:cs="Arial"/>
          <w:szCs w:val="24"/>
          <w:lang w:val="hr-HR"/>
        </w:rPr>
      </w:pPr>
      <w:r w:rsidRPr="000B0AA5">
        <w:rPr>
          <w:rFonts w:ascii="Arial" w:hAnsi="Arial" w:cs="Arial"/>
          <w:szCs w:val="24"/>
          <w:lang w:val="hr-HR"/>
        </w:rPr>
        <w:t>D</w:t>
      </w:r>
      <w:r w:rsidRPr="000B0AA5" w:rsidR="00CE1A51">
        <w:rPr>
          <w:rFonts w:ascii="Arial" w:hAnsi="Arial" w:cs="Arial"/>
          <w:szCs w:val="24"/>
          <w:lang w:val="hr-HR"/>
        </w:rPr>
        <w:t>avor Liščić</w:t>
      </w:r>
    </w:p>
    <w:p w:rsidRPr="000B0AA5" w:rsidR="00AE2ED0" w:rsidP="00490912" w:rsidRDefault="00AE2ED0">
      <w:pPr>
        <w:ind w:firstLine="720"/>
        <w:jc w:val="center"/>
        <w:rPr>
          <w:rFonts w:ascii="Arial" w:hAnsi="Arial" w:cs="Arial"/>
          <w:szCs w:val="24"/>
          <w:lang w:val="hr-HR"/>
        </w:rPr>
      </w:pPr>
    </w:p>
    <w:p w:rsidRPr="000B0AA5" w:rsidR="00AE2ED0" w:rsidP="00490912" w:rsidRDefault="00AE2ED0">
      <w:pPr>
        <w:ind w:firstLine="720"/>
        <w:jc w:val="center"/>
        <w:rPr>
          <w:rFonts w:ascii="Arial" w:hAnsi="Arial" w:cs="Arial"/>
          <w:szCs w:val="24"/>
          <w:lang w:val="hr-HR"/>
        </w:rPr>
      </w:pPr>
    </w:p>
    <w:p w:rsidRPr="000B0AA5" w:rsidR="00490912" w:rsidP="00490912" w:rsidRDefault="00AE2ED0">
      <w:pPr>
        <w:ind w:firstLine="720"/>
        <w:jc w:val="center"/>
        <w:rPr>
          <w:rFonts w:ascii="Arial" w:hAnsi="Arial" w:cs="Arial"/>
          <w:szCs w:val="24"/>
          <w:lang w:val="hr-HR"/>
        </w:rPr>
      </w:pPr>
      <w:r w:rsidRPr="000B0AA5">
        <w:rPr>
          <w:rFonts w:ascii="Arial" w:hAnsi="Arial" w:cs="Arial"/>
          <w:szCs w:val="24"/>
          <w:lang w:val="hr-HR"/>
        </w:rPr>
        <w:t xml:space="preserve">ZAPISNIČAR                                                          </w:t>
      </w:r>
      <w:r w:rsidRPr="000B0AA5" w:rsidR="0073451A">
        <w:rPr>
          <w:rFonts w:ascii="Arial" w:hAnsi="Arial" w:cs="Arial"/>
          <w:szCs w:val="24"/>
          <w:lang w:val="hr-HR"/>
        </w:rPr>
        <w:t xml:space="preserve">   </w:t>
      </w:r>
      <w:r w:rsidRPr="000B0AA5" w:rsidR="00015093">
        <w:rPr>
          <w:rFonts w:ascii="Arial" w:hAnsi="Arial" w:cs="Arial"/>
          <w:szCs w:val="24"/>
          <w:lang w:val="hr-HR"/>
        </w:rPr>
        <w:t xml:space="preserve">       </w:t>
      </w:r>
    </w:p>
    <w:p w:rsidR="00AE2ED0" w:rsidP="00490912" w:rsidRDefault="003D4FCE">
      <w:pPr>
        <w:ind w:firstLine="720"/>
        <w:jc w:val="center"/>
        <w:rPr>
          <w:rFonts w:ascii="Arial" w:hAnsi="Arial" w:cs="Arial"/>
          <w:szCs w:val="24"/>
          <w:lang w:val="hr-HR"/>
        </w:rPr>
      </w:pPr>
      <w:r w:rsidRPr="000B0AA5">
        <w:rPr>
          <w:rFonts w:ascii="Arial" w:hAnsi="Arial" w:cs="Arial"/>
          <w:szCs w:val="24"/>
          <w:lang w:val="hr-HR"/>
        </w:rPr>
        <w:t>Marija Knez</w:t>
      </w:r>
    </w:p>
    <w:p w:rsidR="006F1A03" w:rsidP="00490912" w:rsidRDefault="006F1A03">
      <w:pPr>
        <w:ind w:firstLine="720"/>
        <w:jc w:val="center"/>
        <w:rPr>
          <w:rFonts w:ascii="Arial" w:hAnsi="Arial" w:cs="Arial"/>
          <w:szCs w:val="24"/>
          <w:lang w:val="hr-HR"/>
        </w:rPr>
      </w:pPr>
    </w:p>
    <w:p w:rsidR="006F1A03" w:rsidP="00490912" w:rsidRDefault="006F1A03">
      <w:pPr>
        <w:ind w:firstLine="720"/>
        <w:jc w:val="center"/>
        <w:rPr>
          <w:rFonts w:ascii="Arial" w:hAnsi="Arial" w:cs="Arial"/>
          <w:szCs w:val="24"/>
          <w:lang w:val="hr-HR"/>
        </w:rPr>
      </w:pPr>
    </w:p>
    <w:p w:rsidR="006F1A03" w:rsidP="00490912" w:rsidRDefault="006F1A03">
      <w:pPr>
        <w:ind w:firstLine="720"/>
        <w:jc w:val="center"/>
        <w:rPr>
          <w:rFonts w:ascii="Arial" w:hAnsi="Arial" w:cs="Arial"/>
          <w:szCs w:val="24"/>
          <w:lang w:val="hr-HR"/>
        </w:rPr>
      </w:pPr>
    </w:p>
    <w:p w:rsidR="006F1A03" w:rsidP="006F1A03" w:rsidRDefault="006F1A03">
      <w:pPr>
        <w:ind w:firstLine="720"/>
        <w:jc w:val="right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______________________</w:t>
      </w:r>
    </w:p>
    <w:p w:rsidR="006F1A03" w:rsidP="006F1A03" w:rsidRDefault="000942D8">
      <w:pPr>
        <w:ind w:firstLine="720"/>
        <w:jc w:val="right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predlagatelj Ivan Kovačević</w:t>
      </w:r>
    </w:p>
    <w:p w:rsidR="00FF1B5E" w:rsidP="006F1A03" w:rsidRDefault="00FF1B5E">
      <w:pPr>
        <w:ind w:firstLine="720"/>
        <w:jc w:val="right"/>
        <w:rPr>
          <w:rFonts w:ascii="Arial" w:hAnsi="Arial" w:cs="Arial"/>
          <w:szCs w:val="24"/>
          <w:lang w:val="hr-HR"/>
        </w:rPr>
      </w:pPr>
    </w:p>
    <w:p w:rsidR="006F1A03" w:rsidP="006F1A03" w:rsidRDefault="006F1A03">
      <w:pPr>
        <w:ind w:firstLine="720"/>
        <w:jc w:val="right"/>
        <w:rPr>
          <w:rFonts w:ascii="Arial" w:hAnsi="Arial" w:cs="Arial"/>
          <w:szCs w:val="24"/>
          <w:lang w:val="hr-HR"/>
        </w:rPr>
      </w:pPr>
    </w:p>
    <w:p w:rsidR="00BD352B" w:rsidP="00490912" w:rsidRDefault="00BD352B">
      <w:pPr>
        <w:ind w:firstLine="720"/>
        <w:jc w:val="center"/>
        <w:rPr>
          <w:rFonts w:ascii="Arial" w:hAnsi="Arial" w:cs="Arial"/>
          <w:szCs w:val="24"/>
          <w:lang w:val="hr-HR"/>
        </w:rPr>
      </w:pPr>
    </w:p>
    <w:p w:rsidR="00BD352B" w:rsidP="00490912" w:rsidRDefault="00BD352B">
      <w:pPr>
        <w:ind w:firstLine="720"/>
        <w:jc w:val="center"/>
        <w:rPr>
          <w:rFonts w:ascii="Arial" w:hAnsi="Arial" w:cs="Arial"/>
          <w:szCs w:val="24"/>
          <w:lang w:val="hr-HR"/>
        </w:rPr>
      </w:pPr>
    </w:p>
    <w:p w:rsidR="00BD352B" w:rsidP="00BD352B" w:rsidRDefault="00BD352B">
      <w:pPr>
        <w:ind w:firstLine="720"/>
        <w:jc w:val="right"/>
        <w:rPr>
          <w:rFonts w:ascii="Arial" w:hAnsi="Arial" w:cs="Arial"/>
          <w:szCs w:val="24"/>
          <w:lang w:val="hr-HR"/>
        </w:rPr>
      </w:pPr>
    </w:p>
    <w:p w:rsidR="00BD352B" w:rsidP="00BD352B" w:rsidRDefault="00BD352B">
      <w:pPr>
        <w:ind w:firstLine="720"/>
        <w:jc w:val="right"/>
        <w:rPr>
          <w:rFonts w:ascii="Arial" w:hAnsi="Arial" w:cs="Arial"/>
          <w:szCs w:val="24"/>
          <w:lang w:val="hr-HR"/>
        </w:rPr>
      </w:pPr>
    </w:p>
    <w:p w:rsidRPr="000B0AA5" w:rsidR="00AE2ED0" w:rsidP="00AE2ED0" w:rsidRDefault="00AE2ED0">
      <w:pPr>
        <w:ind w:firstLine="720"/>
        <w:jc w:val="right"/>
        <w:rPr>
          <w:rFonts w:ascii="Arial" w:hAnsi="Arial" w:cs="Arial"/>
          <w:szCs w:val="24"/>
          <w:lang w:val="hr-HR"/>
        </w:rPr>
      </w:pPr>
    </w:p>
    <w:p w:rsidR="003A144A" w:rsidP="00BA3A14" w:rsidRDefault="003A144A">
      <w:pPr>
        <w:ind w:firstLine="720"/>
        <w:jc w:val="right"/>
        <w:rPr>
          <w:rFonts w:ascii="Arial" w:hAnsi="Arial" w:cs="Arial"/>
          <w:szCs w:val="24"/>
          <w:lang w:val="hr-HR"/>
        </w:rPr>
      </w:pPr>
    </w:p>
    <w:p w:rsidR="00E53F16" w:rsidP="00BA3A14" w:rsidRDefault="00E53F16">
      <w:pPr>
        <w:ind w:firstLine="720"/>
        <w:jc w:val="right"/>
        <w:rPr>
          <w:rFonts w:ascii="Arial" w:hAnsi="Arial" w:cs="Arial"/>
          <w:szCs w:val="24"/>
          <w:lang w:val="hr-HR"/>
        </w:rPr>
      </w:pPr>
    </w:p>
    <w:p w:rsidRPr="000B0AA5" w:rsidR="005A0DC4" w:rsidP="00997FF0" w:rsidRDefault="00997FF0">
      <w:pPr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            </w:t>
      </w:r>
    </w:p>
    <w:sectPr w:rsidRPr="000B0AA5" w:rsidR="005A0DC4" w:rsidSect="00B620D3">
      <w:headerReference w:type="even" r:id="rId10"/>
      <w:headerReference w:type="default" r:id="rId11"/>
      <w:pgSz w:w="11906" w:h="16838"/>
      <w:pgMar w:top="1418" w:right="1558" w:bottom="1560" w:left="156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DB3" w:rsidRDefault="00113DB3">
      <w:r>
        <w:separator/>
      </w:r>
    </w:p>
  </w:endnote>
  <w:endnote w:type="continuationSeparator" w:id="0">
    <w:p w:rsidR="00113DB3" w:rsidRDefault="00113DB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DB3" w:rsidRDefault="00113DB3">
      <w:r>
        <w:separator/>
      </w:r>
    </w:p>
  </w:footnote>
  <w:footnote w:type="continuationSeparator" w:id="0">
    <w:p w:rsidR="00113DB3" w:rsidRDefault="00113DB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5938" w:rsidRDefault="00A7593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A75938" w:rsidRDefault="00A7593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5938" w:rsidRDefault="00A7593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1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B0AA5" w:rsidR="00726E32" w:rsidP="00726E32" w:rsidRDefault="00C867CB">
    <w:pPr>
      <w:jc w:val="right"/>
      <w:rPr>
        <w:rFonts w:ascii="Arial" w:hAnsi="Arial" w:cs="Arial"/>
        <w:szCs w:val="24"/>
        <w:lang w:val="hr-HR"/>
      </w:rPr>
    </w:pPr>
    <w:r>
      <w:tab/>
    </w:r>
    <w:r w:rsidRPr="000B0AA5" w:rsidR="00726E32">
      <w:rPr>
        <w:rFonts w:ascii="Arial" w:hAnsi="Arial" w:cs="Arial"/>
        <w:b/>
        <w:szCs w:val="24"/>
        <w:lang w:val="hr-HR"/>
      </w:rPr>
      <w:t xml:space="preserve"> </w:t>
    </w:r>
    <w:r w:rsidR="000942D8">
      <w:rPr>
        <w:rFonts w:ascii="Arial" w:hAnsi="Arial" w:cs="Arial"/>
        <w:szCs w:val="24"/>
        <w:lang w:val="hr-HR"/>
      </w:rPr>
      <w:t>Poslovni broj: Sp-29/2016-30</w:t>
    </w:r>
  </w:p>
  <w:p w:rsidRPr="000B0AA5" w:rsidR="00E53F16" w:rsidP="00E53F16" w:rsidRDefault="00E53F16">
    <w:pPr>
      <w:jc w:val="right"/>
      <w:rPr>
        <w:rFonts w:ascii="Arial" w:hAnsi="Arial" w:cs="Arial"/>
        <w:szCs w:val="24"/>
        <w:lang w:val="hr-HR"/>
      </w:rPr>
    </w:pPr>
    <w:r w:rsidRPr="000B0AA5">
      <w:rPr>
        <w:rFonts w:ascii="Arial" w:hAnsi="Arial" w:cs="Arial"/>
        <w:b/>
        <w:szCs w:val="24"/>
        <w:lang w:val="hr-HR"/>
      </w:rPr>
      <w:t xml:space="preserve">                               </w:t>
    </w:r>
  </w:p>
  <w:p w:rsidRPr="000B0AA5" w:rsidR="00964247" w:rsidP="00964247" w:rsidRDefault="00964247">
    <w:pPr>
      <w:jc w:val="right"/>
      <w:rPr>
        <w:rFonts w:ascii="Arial" w:hAnsi="Arial" w:cs="Arial"/>
        <w:szCs w:val="24"/>
        <w:lang w:val="hr-HR"/>
      </w:rPr>
    </w:pPr>
  </w:p>
  <w:p w:rsidRPr="000B0AA5" w:rsidR="005A73F8" w:rsidP="005A73F8" w:rsidRDefault="005A73F8">
    <w:pPr>
      <w:jc w:val="right"/>
      <w:rPr>
        <w:rFonts w:ascii="Arial" w:hAnsi="Arial" w:cs="Arial"/>
        <w:szCs w:val="24"/>
        <w:lang w:val="hr-HR"/>
      </w:rPr>
    </w:pPr>
  </w:p>
  <w:p w:rsidRPr="000B0AA5" w:rsidR="001279B7" w:rsidP="001279B7" w:rsidRDefault="009818F6">
    <w:pPr>
      <w:jc w:val="right"/>
      <w:rPr>
        <w:rFonts w:ascii="Arial" w:hAnsi="Arial" w:cs="Arial"/>
        <w:szCs w:val="24"/>
        <w:lang w:val="hr-HR"/>
      </w:rPr>
    </w:pPr>
    <w:r>
      <w:t xml:space="preserve"> </w:t>
    </w:r>
    <w:r w:rsidRPr="000B0AA5" w:rsidR="001279B7">
      <w:rPr>
        <w:rFonts w:ascii="Arial" w:hAnsi="Arial" w:cs="Arial"/>
        <w:b/>
        <w:szCs w:val="24"/>
        <w:lang w:val="hr-HR"/>
      </w:rPr>
      <w:t xml:space="preserve">                               </w:t>
    </w:r>
  </w:p>
  <w:p w:rsidRPr="00773C47" w:rsidR="00A75938" w:rsidP="00F06CCD" w:rsidRDefault="00A75938">
    <w:pPr>
      <w:pStyle w:val="Zaglavlje"/>
      <w:tabs>
        <w:tab w:val="left" w:pos="6105"/>
        <w:tab w:val="left" w:pos="6600"/>
        <w:tab w:val="left" w:pos="7020"/>
        <w:tab w:val="left" w:pos="7455"/>
        <w:tab w:val="left" w:pos="7515"/>
      </w:tabs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C2FA5"/>
    <w:multiLevelType w:val="hybridMultilevel"/>
    <w:tmpl w:val="63AE7F5A"/>
    <w:lvl w:ilvl="0" w:tplc="08EE010C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484968"/>
    <w:multiLevelType w:val="hybridMultilevel"/>
    <w:tmpl w:val="993E6250"/>
    <w:lvl w:ilvl="0" w:tplc="57B4FA36">
      <w:start w:val="1"/>
      <w:numFmt w:val="decimalZero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BB01270"/>
    <w:multiLevelType w:val="hybridMultilevel"/>
    <w:tmpl w:val="D01433A0"/>
    <w:lvl w:ilvl="0" w:tplc="0D945148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3239D0"/>
    <w:multiLevelType w:val="hybridMultilevel"/>
    <w:tmpl w:val="610CA15C"/>
    <w:lvl w:ilvl="0" w:tplc="2E9A588C">
      <w:start w:val="15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958"/>
    <w:rsid w:val="000003E0"/>
    <w:rsid w:val="00000428"/>
    <w:rsid w:val="00000AFA"/>
    <w:rsid w:val="00000EEF"/>
    <w:rsid w:val="00001058"/>
    <w:rsid w:val="000014EE"/>
    <w:rsid w:val="00001512"/>
    <w:rsid w:val="000015C6"/>
    <w:rsid w:val="00001717"/>
    <w:rsid w:val="000017ED"/>
    <w:rsid w:val="00001A97"/>
    <w:rsid w:val="00001FA4"/>
    <w:rsid w:val="00002276"/>
    <w:rsid w:val="000026AD"/>
    <w:rsid w:val="000029C5"/>
    <w:rsid w:val="000029F1"/>
    <w:rsid w:val="00002F5A"/>
    <w:rsid w:val="000030BB"/>
    <w:rsid w:val="0000319F"/>
    <w:rsid w:val="0000370F"/>
    <w:rsid w:val="00003945"/>
    <w:rsid w:val="00003A82"/>
    <w:rsid w:val="0000401E"/>
    <w:rsid w:val="00004999"/>
    <w:rsid w:val="0000594E"/>
    <w:rsid w:val="00005BFF"/>
    <w:rsid w:val="00005C5A"/>
    <w:rsid w:val="00005D7C"/>
    <w:rsid w:val="000061A1"/>
    <w:rsid w:val="0000667C"/>
    <w:rsid w:val="00006EF3"/>
    <w:rsid w:val="0000714D"/>
    <w:rsid w:val="00007198"/>
    <w:rsid w:val="0000744B"/>
    <w:rsid w:val="00007479"/>
    <w:rsid w:val="00007795"/>
    <w:rsid w:val="000078CA"/>
    <w:rsid w:val="000101CB"/>
    <w:rsid w:val="0001043F"/>
    <w:rsid w:val="000106AF"/>
    <w:rsid w:val="00010946"/>
    <w:rsid w:val="00010D60"/>
    <w:rsid w:val="00011079"/>
    <w:rsid w:val="000115DD"/>
    <w:rsid w:val="000116B9"/>
    <w:rsid w:val="00011BE7"/>
    <w:rsid w:val="000120E3"/>
    <w:rsid w:val="000122EA"/>
    <w:rsid w:val="000123B1"/>
    <w:rsid w:val="000124EE"/>
    <w:rsid w:val="00012603"/>
    <w:rsid w:val="000127D7"/>
    <w:rsid w:val="00012BC7"/>
    <w:rsid w:val="00012F45"/>
    <w:rsid w:val="00012FDD"/>
    <w:rsid w:val="000136D4"/>
    <w:rsid w:val="000139EC"/>
    <w:rsid w:val="00013BC5"/>
    <w:rsid w:val="00013DB8"/>
    <w:rsid w:val="00013EAE"/>
    <w:rsid w:val="000142CA"/>
    <w:rsid w:val="00014737"/>
    <w:rsid w:val="000147D7"/>
    <w:rsid w:val="00014A0B"/>
    <w:rsid w:val="00014B0C"/>
    <w:rsid w:val="00014C26"/>
    <w:rsid w:val="00014EC4"/>
    <w:rsid w:val="00015093"/>
    <w:rsid w:val="000151CE"/>
    <w:rsid w:val="00015966"/>
    <w:rsid w:val="000159E9"/>
    <w:rsid w:val="00015FD0"/>
    <w:rsid w:val="000162AE"/>
    <w:rsid w:val="0001653A"/>
    <w:rsid w:val="00016866"/>
    <w:rsid w:val="00016905"/>
    <w:rsid w:val="00016F65"/>
    <w:rsid w:val="00016FA9"/>
    <w:rsid w:val="00017357"/>
    <w:rsid w:val="0001743B"/>
    <w:rsid w:val="0001746C"/>
    <w:rsid w:val="00017615"/>
    <w:rsid w:val="0001795B"/>
    <w:rsid w:val="00017D0D"/>
    <w:rsid w:val="00017E43"/>
    <w:rsid w:val="000201D1"/>
    <w:rsid w:val="000204C7"/>
    <w:rsid w:val="000205C2"/>
    <w:rsid w:val="000207A8"/>
    <w:rsid w:val="00020B60"/>
    <w:rsid w:val="0002102B"/>
    <w:rsid w:val="000211CB"/>
    <w:rsid w:val="00021289"/>
    <w:rsid w:val="000218B5"/>
    <w:rsid w:val="00021AC5"/>
    <w:rsid w:val="00021FF8"/>
    <w:rsid w:val="000221BC"/>
    <w:rsid w:val="000222B1"/>
    <w:rsid w:val="00022302"/>
    <w:rsid w:val="000223AC"/>
    <w:rsid w:val="000224BC"/>
    <w:rsid w:val="000228ED"/>
    <w:rsid w:val="00022980"/>
    <w:rsid w:val="00022F5D"/>
    <w:rsid w:val="00023542"/>
    <w:rsid w:val="000235BD"/>
    <w:rsid w:val="0002390B"/>
    <w:rsid w:val="00023D95"/>
    <w:rsid w:val="00023EA3"/>
    <w:rsid w:val="00024567"/>
    <w:rsid w:val="00024569"/>
    <w:rsid w:val="000245F1"/>
    <w:rsid w:val="000248DA"/>
    <w:rsid w:val="00024958"/>
    <w:rsid w:val="00024C7F"/>
    <w:rsid w:val="00025174"/>
    <w:rsid w:val="000258F6"/>
    <w:rsid w:val="00025C13"/>
    <w:rsid w:val="000262F3"/>
    <w:rsid w:val="00026877"/>
    <w:rsid w:val="00026A25"/>
    <w:rsid w:val="00026A78"/>
    <w:rsid w:val="00026CD0"/>
    <w:rsid w:val="00027024"/>
    <w:rsid w:val="00027442"/>
    <w:rsid w:val="000275D8"/>
    <w:rsid w:val="000278A4"/>
    <w:rsid w:val="000278F7"/>
    <w:rsid w:val="00027A53"/>
    <w:rsid w:val="00027AE0"/>
    <w:rsid w:val="00027C64"/>
    <w:rsid w:val="00027DC6"/>
    <w:rsid w:val="00030579"/>
    <w:rsid w:val="00030BA8"/>
    <w:rsid w:val="0003125E"/>
    <w:rsid w:val="00031329"/>
    <w:rsid w:val="00031372"/>
    <w:rsid w:val="00031407"/>
    <w:rsid w:val="0003143E"/>
    <w:rsid w:val="000314CA"/>
    <w:rsid w:val="000315E0"/>
    <w:rsid w:val="00031653"/>
    <w:rsid w:val="00031852"/>
    <w:rsid w:val="000319D1"/>
    <w:rsid w:val="00031A41"/>
    <w:rsid w:val="00031E28"/>
    <w:rsid w:val="00031F0B"/>
    <w:rsid w:val="00031F3A"/>
    <w:rsid w:val="0003206A"/>
    <w:rsid w:val="00032407"/>
    <w:rsid w:val="000324C1"/>
    <w:rsid w:val="0003283E"/>
    <w:rsid w:val="00032870"/>
    <w:rsid w:val="00033073"/>
    <w:rsid w:val="000330CF"/>
    <w:rsid w:val="00033122"/>
    <w:rsid w:val="000331BF"/>
    <w:rsid w:val="000337D8"/>
    <w:rsid w:val="00033CCF"/>
    <w:rsid w:val="00033DD3"/>
    <w:rsid w:val="00034186"/>
    <w:rsid w:val="00034893"/>
    <w:rsid w:val="000348A4"/>
    <w:rsid w:val="000349D6"/>
    <w:rsid w:val="00034A34"/>
    <w:rsid w:val="00034B27"/>
    <w:rsid w:val="00034C60"/>
    <w:rsid w:val="00034E52"/>
    <w:rsid w:val="000350C7"/>
    <w:rsid w:val="00035464"/>
    <w:rsid w:val="000356FF"/>
    <w:rsid w:val="000357AD"/>
    <w:rsid w:val="00035A56"/>
    <w:rsid w:val="00035CE4"/>
    <w:rsid w:val="0003615D"/>
    <w:rsid w:val="000362D9"/>
    <w:rsid w:val="000362F5"/>
    <w:rsid w:val="000364D5"/>
    <w:rsid w:val="0003697D"/>
    <w:rsid w:val="00036D47"/>
    <w:rsid w:val="00036D70"/>
    <w:rsid w:val="00037033"/>
    <w:rsid w:val="00037766"/>
    <w:rsid w:val="000379C4"/>
    <w:rsid w:val="00037A9C"/>
    <w:rsid w:val="00037CF4"/>
    <w:rsid w:val="00040206"/>
    <w:rsid w:val="00040208"/>
    <w:rsid w:val="000403F5"/>
    <w:rsid w:val="0004064E"/>
    <w:rsid w:val="0004092F"/>
    <w:rsid w:val="00040B40"/>
    <w:rsid w:val="000410BC"/>
    <w:rsid w:val="00041492"/>
    <w:rsid w:val="00041911"/>
    <w:rsid w:val="00041C72"/>
    <w:rsid w:val="00041D92"/>
    <w:rsid w:val="000422BB"/>
    <w:rsid w:val="0004267A"/>
    <w:rsid w:val="00042CAD"/>
    <w:rsid w:val="00042D9D"/>
    <w:rsid w:val="00044619"/>
    <w:rsid w:val="000446AD"/>
    <w:rsid w:val="000448E6"/>
    <w:rsid w:val="00044CDA"/>
    <w:rsid w:val="000453FA"/>
    <w:rsid w:val="0004552C"/>
    <w:rsid w:val="0004628E"/>
    <w:rsid w:val="000463F6"/>
    <w:rsid w:val="00046658"/>
    <w:rsid w:val="00046884"/>
    <w:rsid w:val="00046D0E"/>
    <w:rsid w:val="000476C5"/>
    <w:rsid w:val="00047EE3"/>
    <w:rsid w:val="0005011C"/>
    <w:rsid w:val="00050286"/>
    <w:rsid w:val="0005040D"/>
    <w:rsid w:val="00050580"/>
    <w:rsid w:val="000506E6"/>
    <w:rsid w:val="00050761"/>
    <w:rsid w:val="000507FE"/>
    <w:rsid w:val="00050871"/>
    <w:rsid w:val="000509CB"/>
    <w:rsid w:val="00050D58"/>
    <w:rsid w:val="00050F8C"/>
    <w:rsid w:val="00051285"/>
    <w:rsid w:val="000514E0"/>
    <w:rsid w:val="0005156C"/>
    <w:rsid w:val="00051B8F"/>
    <w:rsid w:val="00051D0B"/>
    <w:rsid w:val="0005222A"/>
    <w:rsid w:val="00052917"/>
    <w:rsid w:val="00052C4B"/>
    <w:rsid w:val="00052EF2"/>
    <w:rsid w:val="000534E4"/>
    <w:rsid w:val="0005351C"/>
    <w:rsid w:val="00053697"/>
    <w:rsid w:val="000539AE"/>
    <w:rsid w:val="0005404A"/>
    <w:rsid w:val="00054232"/>
    <w:rsid w:val="000546BF"/>
    <w:rsid w:val="00054ABF"/>
    <w:rsid w:val="000550F9"/>
    <w:rsid w:val="000552B5"/>
    <w:rsid w:val="00055A88"/>
    <w:rsid w:val="00055EB9"/>
    <w:rsid w:val="00055EF9"/>
    <w:rsid w:val="00056287"/>
    <w:rsid w:val="00056A62"/>
    <w:rsid w:val="000570F9"/>
    <w:rsid w:val="00057B4B"/>
    <w:rsid w:val="00057CDD"/>
    <w:rsid w:val="00060085"/>
    <w:rsid w:val="0006018F"/>
    <w:rsid w:val="000601ED"/>
    <w:rsid w:val="0006086D"/>
    <w:rsid w:val="000608F5"/>
    <w:rsid w:val="00060A86"/>
    <w:rsid w:val="00060ABB"/>
    <w:rsid w:val="00060C61"/>
    <w:rsid w:val="00060E1A"/>
    <w:rsid w:val="000612AE"/>
    <w:rsid w:val="00061927"/>
    <w:rsid w:val="000619F8"/>
    <w:rsid w:val="00061DEC"/>
    <w:rsid w:val="00061F4A"/>
    <w:rsid w:val="00062436"/>
    <w:rsid w:val="0006284A"/>
    <w:rsid w:val="00062D8C"/>
    <w:rsid w:val="00062DF1"/>
    <w:rsid w:val="000633FD"/>
    <w:rsid w:val="000634CF"/>
    <w:rsid w:val="0006365A"/>
    <w:rsid w:val="000637AD"/>
    <w:rsid w:val="000638B4"/>
    <w:rsid w:val="00063A14"/>
    <w:rsid w:val="00063BCF"/>
    <w:rsid w:val="00063D62"/>
    <w:rsid w:val="00063E91"/>
    <w:rsid w:val="00063F31"/>
    <w:rsid w:val="0006406B"/>
    <w:rsid w:val="000640B8"/>
    <w:rsid w:val="0006459F"/>
    <w:rsid w:val="00064D00"/>
    <w:rsid w:val="000651F6"/>
    <w:rsid w:val="0006532F"/>
    <w:rsid w:val="00065386"/>
    <w:rsid w:val="00065458"/>
    <w:rsid w:val="000654F5"/>
    <w:rsid w:val="0006550B"/>
    <w:rsid w:val="000656C9"/>
    <w:rsid w:val="00065DF5"/>
    <w:rsid w:val="00065F0E"/>
    <w:rsid w:val="00066783"/>
    <w:rsid w:val="00066A4D"/>
    <w:rsid w:val="00066AA5"/>
    <w:rsid w:val="00066D72"/>
    <w:rsid w:val="00066DA7"/>
    <w:rsid w:val="00067270"/>
    <w:rsid w:val="0006752D"/>
    <w:rsid w:val="00067831"/>
    <w:rsid w:val="00067960"/>
    <w:rsid w:val="00067FC4"/>
    <w:rsid w:val="00070018"/>
    <w:rsid w:val="000702B8"/>
    <w:rsid w:val="00070504"/>
    <w:rsid w:val="00070A2D"/>
    <w:rsid w:val="00070B5F"/>
    <w:rsid w:val="000715E9"/>
    <w:rsid w:val="00071782"/>
    <w:rsid w:val="000718EF"/>
    <w:rsid w:val="00071C57"/>
    <w:rsid w:val="00071F01"/>
    <w:rsid w:val="000722C6"/>
    <w:rsid w:val="000723E8"/>
    <w:rsid w:val="0007253E"/>
    <w:rsid w:val="0007276D"/>
    <w:rsid w:val="000727AB"/>
    <w:rsid w:val="00072BD4"/>
    <w:rsid w:val="00072FF2"/>
    <w:rsid w:val="00072FFF"/>
    <w:rsid w:val="0007308F"/>
    <w:rsid w:val="0007321B"/>
    <w:rsid w:val="0007327B"/>
    <w:rsid w:val="0007385A"/>
    <w:rsid w:val="00073E80"/>
    <w:rsid w:val="0007410E"/>
    <w:rsid w:val="00074260"/>
    <w:rsid w:val="00074564"/>
    <w:rsid w:val="00074597"/>
    <w:rsid w:val="000746D6"/>
    <w:rsid w:val="00074E41"/>
    <w:rsid w:val="00074EDC"/>
    <w:rsid w:val="00075385"/>
    <w:rsid w:val="0007577A"/>
    <w:rsid w:val="000758DD"/>
    <w:rsid w:val="000759BB"/>
    <w:rsid w:val="00075C23"/>
    <w:rsid w:val="00075C53"/>
    <w:rsid w:val="00075F37"/>
    <w:rsid w:val="0007601B"/>
    <w:rsid w:val="000762E7"/>
    <w:rsid w:val="000768F9"/>
    <w:rsid w:val="00076D70"/>
    <w:rsid w:val="00076F5B"/>
    <w:rsid w:val="00077322"/>
    <w:rsid w:val="00077A24"/>
    <w:rsid w:val="00077A57"/>
    <w:rsid w:val="00077EC6"/>
    <w:rsid w:val="000809DB"/>
    <w:rsid w:val="00080DC2"/>
    <w:rsid w:val="00080F4C"/>
    <w:rsid w:val="0008127B"/>
    <w:rsid w:val="00081288"/>
    <w:rsid w:val="00081A1A"/>
    <w:rsid w:val="00081CD3"/>
    <w:rsid w:val="00082296"/>
    <w:rsid w:val="0008244C"/>
    <w:rsid w:val="00082C9F"/>
    <w:rsid w:val="00083455"/>
    <w:rsid w:val="00083ABD"/>
    <w:rsid w:val="00083EBE"/>
    <w:rsid w:val="0008413B"/>
    <w:rsid w:val="00084842"/>
    <w:rsid w:val="00084B16"/>
    <w:rsid w:val="00084E76"/>
    <w:rsid w:val="00084F5B"/>
    <w:rsid w:val="00084FD2"/>
    <w:rsid w:val="000851EF"/>
    <w:rsid w:val="0008548A"/>
    <w:rsid w:val="000854A4"/>
    <w:rsid w:val="0008558C"/>
    <w:rsid w:val="000855F1"/>
    <w:rsid w:val="000858C9"/>
    <w:rsid w:val="00085A4B"/>
    <w:rsid w:val="00085BE6"/>
    <w:rsid w:val="00085F2C"/>
    <w:rsid w:val="0008630D"/>
    <w:rsid w:val="00086560"/>
    <w:rsid w:val="00087010"/>
    <w:rsid w:val="0008702B"/>
    <w:rsid w:val="0008704C"/>
    <w:rsid w:val="000871A6"/>
    <w:rsid w:val="00087A15"/>
    <w:rsid w:val="000900C0"/>
    <w:rsid w:val="0009024A"/>
    <w:rsid w:val="000903C6"/>
    <w:rsid w:val="00090579"/>
    <w:rsid w:val="00090ABE"/>
    <w:rsid w:val="00090B22"/>
    <w:rsid w:val="00090DFD"/>
    <w:rsid w:val="00090EAE"/>
    <w:rsid w:val="000914DF"/>
    <w:rsid w:val="00091A8C"/>
    <w:rsid w:val="00091F53"/>
    <w:rsid w:val="00091F58"/>
    <w:rsid w:val="0009233E"/>
    <w:rsid w:val="00092626"/>
    <w:rsid w:val="00092837"/>
    <w:rsid w:val="00092AEA"/>
    <w:rsid w:val="00092F87"/>
    <w:rsid w:val="000935FC"/>
    <w:rsid w:val="00093622"/>
    <w:rsid w:val="000937A2"/>
    <w:rsid w:val="00093D12"/>
    <w:rsid w:val="00093E1C"/>
    <w:rsid w:val="0009413B"/>
    <w:rsid w:val="000942D8"/>
    <w:rsid w:val="000947F0"/>
    <w:rsid w:val="00094994"/>
    <w:rsid w:val="00094A51"/>
    <w:rsid w:val="00094D7A"/>
    <w:rsid w:val="00094E54"/>
    <w:rsid w:val="00094E63"/>
    <w:rsid w:val="00094FDA"/>
    <w:rsid w:val="00095761"/>
    <w:rsid w:val="00095925"/>
    <w:rsid w:val="00095947"/>
    <w:rsid w:val="00095A6A"/>
    <w:rsid w:val="00095D3C"/>
    <w:rsid w:val="00095D7A"/>
    <w:rsid w:val="00095DBC"/>
    <w:rsid w:val="00095E92"/>
    <w:rsid w:val="00096646"/>
    <w:rsid w:val="00096666"/>
    <w:rsid w:val="00096E0E"/>
    <w:rsid w:val="00097480"/>
    <w:rsid w:val="000977EC"/>
    <w:rsid w:val="000977F5"/>
    <w:rsid w:val="00097AC8"/>
    <w:rsid w:val="00097BE1"/>
    <w:rsid w:val="00097E8C"/>
    <w:rsid w:val="00097F0C"/>
    <w:rsid w:val="000A033A"/>
    <w:rsid w:val="000A0356"/>
    <w:rsid w:val="000A0FF2"/>
    <w:rsid w:val="000A1044"/>
    <w:rsid w:val="000A107F"/>
    <w:rsid w:val="000A132D"/>
    <w:rsid w:val="000A181F"/>
    <w:rsid w:val="000A1C53"/>
    <w:rsid w:val="000A1CB1"/>
    <w:rsid w:val="000A1E6C"/>
    <w:rsid w:val="000A26C5"/>
    <w:rsid w:val="000A2B62"/>
    <w:rsid w:val="000A3121"/>
    <w:rsid w:val="000A3651"/>
    <w:rsid w:val="000A3692"/>
    <w:rsid w:val="000A3F82"/>
    <w:rsid w:val="000A482D"/>
    <w:rsid w:val="000A4B64"/>
    <w:rsid w:val="000A5383"/>
    <w:rsid w:val="000A5881"/>
    <w:rsid w:val="000A5C9A"/>
    <w:rsid w:val="000A5F5A"/>
    <w:rsid w:val="000A6616"/>
    <w:rsid w:val="000A690B"/>
    <w:rsid w:val="000A6CC1"/>
    <w:rsid w:val="000A6FB6"/>
    <w:rsid w:val="000A7472"/>
    <w:rsid w:val="000A75AD"/>
    <w:rsid w:val="000A75B5"/>
    <w:rsid w:val="000A77F6"/>
    <w:rsid w:val="000A7E19"/>
    <w:rsid w:val="000B0AA5"/>
    <w:rsid w:val="000B0AD6"/>
    <w:rsid w:val="000B0CA3"/>
    <w:rsid w:val="000B0CBD"/>
    <w:rsid w:val="000B0CDF"/>
    <w:rsid w:val="000B12BB"/>
    <w:rsid w:val="000B1566"/>
    <w:rsid w:val="000B162E"/>
    <w:rsid w:val="000B1D64"/>
    <w:rsid w:val="000B2105"/>
    <w:rsid w:val="000B259C"/>
    <w:rsid w:val="000B28BC"/>
    <w:rsid w:val="000B2FFA"/>
    <w:rsid w:val="000B303A"/>
    <w:rsid w:val="000B3082"/>
    <w:rsid w:val="000B3380"/>
    <w:rsid w:val="000B3B43"/>
    <w:rsid w:val="000B4246"/>
    <w:rsid w:val="000B4336"/>
    <w:rsid w:val="000B4A25"/>
    <w:rsid w:val="000B4CA3"/>
    <w:rsid w:val="000B4DE2"/>
    <w:rsid w:val="000B4E3F"/>
    <w:rsid w:val="000B5160"/>
    <w:rsid w:val="000B54FD"/>
    <w:rsid w:val="000B56E8"/>
    <w:rsid w:val="000B5838"/>
    <w:rsid w:val="000B5F00"/>
    <w:rsid w:val="000B6099"/>
    <w:rsid w:val="000B6305"/>
    <w:rsid w:val="000B65C8"/>
    <w:rsid w:val="000B6A66"/>
    <w:rsid w:val="000B6BCB"/>
    <w:rsid w:val="000B6D9B"/>
    <w:rsid w:val="000B76D4"/>
    <w:rsid w:val="000B77CE"/>
    <w:rsid w:val="000B77FE"/>
    <w:rsid w:val="000B7ACB"/>
    <w:rsid w:val="000B7C7A"/>
    <w:rsid w:val="000B7E1C"/>
    <w:rsid w:val="000C00E3"/>
    <w:rsid w:val="000C014A"/>
    <w:rsid w:val="000C04DD"/>
    <w:rsid w:val="000C0537"/>
    <w:rsid w:val="000C06CC"/>
    <w:rsid w:val="000C0CDC"/>
    <w:rsid w:val="000C0D0D"/>
    <w:rsid w:val="000C0D97"/>
    <w:rsid w:val="000C1542"/>
    <w:rsid w:val="000C19DC"/>
    <w:rsid w:val="000C1A50"/>
    <w:rsid w:val="000C1A78"/>
    <w:rsid w:val="000C20D8"/>
    <w:rsid w:val="000C233B"/>
    <w:rsid w:val="000C2615"/>
    <w:rsid w:val="000C28B1"/>
    <w:rsid w:val="000C28CD"/>
    <w:rsid w:val="000C2F2B"/>
    <w:rsid w:val="000C2FDF"/>
    <w:rsid w:val="000C3051"/>
    <w:rsid w:val="000C3265"/>
    <w:rsid w:val="000C32EF"/>
    <w:rsid w:val="000C3561"/>
    <w:rsid w:val="000C37BC"/>
    <w:rsid w:val="000C409A"/>
    <w:rsid w:val="000C434F"/>
    <w:rsid w:val="000C47F9"/>
    <w:rsid w:val="000C4A7C"/>
    <w:rsid w:val="000C4B57"/>
    <w:rsid w:val="000C4BB5"/>
    <w:rsid w:val="000C4E1E"/>
    <w:rsid w:val="000C5B5C"/>
    <w:rsid w:val="000C600A"/>
    <w:rsid w:val="000C64A0"/>
    <w:rsid w:val="000C6665"/>
    <w:rsid w:val="000C66CC"/>
    <w:rsid w:val="000C67A0"/>
    <w:rsid w:val="000C6905"/>
    <w:rsid w:val="000C693F"/>
    <w:rsid w:val="000C7707"/>
    <w:rsid w:val="000C789A"/>
    <w:rsid w:val="000C7DFA"/>
    <w:rsid w:val="000D0298"/>
    <w:rsid w:val="000D02BC"/>
    <w:rsid w:val="000D06B8"/>
    <w:rsid w:val="000D08FC"/>
    <w:rsid w:val="000D090B"/>
    <w:rsid w:val="000D0BC4"/>
    <w:rsid w:val="000D0BFA"/>
    <w:rsid w:val="000D0C23"/>
    <w:rsid w:val="000D0C9D"/>
    <w:rsid w:val="000D0D10"/>
    <w:rsid w:val="000D121C"/>
    <w:rsid w:val="000D15C0"/>
    <w:rsid w:val="000D1E03"/>
    <w:rsid w:val="000D1E2E"/>
    <w:rsid w:val="000D2024"/>
    <w:rsid w:val="000D221C"/>
    <w:rsid w:val="000D2459"/>
    <w:rsid w:val="000D25CA"/>
    <w:rsid w:val="000D288E"/>
    <w:rsid w:val="000D28F1"/>
    <w:rsid w:val="000D29AA"/>
    <w:rsid w:val="000D318C"/>
    <w:rsid w:val="000D3302"/>
    <w:rsid w:val="000D3DB7"/>
    <w:rsid w:val="000D3E00"/>
    <w:rsid w:val="000D3F38"/>
    <w:rsid w:val="000D4092"/>
    <w:rsid w:val="000D466F"/>
    <w:rsid w:val="000D4786"/>
    <w:rsid w:val="000D4A71"/>
    <w:rsid w:val="000D4BD3"/>
    <w:rsid w:val="000D51AD"/>
    <w:rsid w:val="000D570C"/>
    <w:rsid w:val="000D59CA"/>
    <w:rsid w:val="000D5AF8"/>
    <w:rsid w:val="000D5BC1"/>
    <w:rsid w:val="000D5FDD"/>
    <w:rsid w:val="000D658E"/>
    <w:rsid w:val="000D65C6"/>
    <w:rsid w:val="000D6BB0"/>
    <w:rsid w:val="000D6FAF"/>
    <w:rsid w:val="000D6FE6"/>
    <w:rsid w:val="000D7005"/>
    <w:rsid w:val="000D748A"/>
    <w:rsid w:val="000D74CC"/>
    <w:rsid w:val="000D7B82"/>
    <w:rsid w:val="000D7CF9"/>
    <w:rsid w:val="000D7E19"/>
    <w:rsid w:val="000E00DC"/>
    <w:rsid w:val="000E05F8"/>
    <w:rsid w:val="000E0750"/>
    <w:rsid w:val="000E0C7B"/>
    <w:rsid w:val="000E0F7E"/>
    <w:rsid w:val="000E1368"/>
    <w:rsid w:val="000E1386"/>
    <w:rsid w:val="000E1556"/>
    <w:rsid w:val="000E1697"/>
    <w:rsid w:val="000E1EA0"/>
    <w:rsid w:val="000E242F"/>
    <w:rsid w:val="000E33AF"/>
    <w:rsid w:val="000E3459"/>
    <w:rsid w:val="000E353E"/>
    <w:rsid w:val="000E3734"/>
    <w:rsid w:val="000E382E"/>
    <w:rsid w:val="000E3AC8"/>
    <w:rsid w:val="000E3E24"/>
    <w:rsid w:val="000E47D2"/>
    <w:rsid w:val="000E499C"/>
    <w:rsid w:val="000E4A6F"/>
    <w:rsid w:val="000E5537"/>
    <w:rsid w:val="000E56C1"/>
    <w:rsid w:val="000E5BAC"/>
    <w:rsid w:val="000E5BF1"/>
    <w:rsid w:val="000E5DC0"/>
    <w:rsid w:val="000E607F"/>
    <w:rsid w:val="000E71E4"/>
    <w:rsid w:val="000E7961"/>
    <w:rsid w:val="000F010A"/>
    <w:rsid w:val="000F0474"/>
    <w:rsid w:val="000F048F"/>
    <w:rsid w:val="000F05F9"/>
    <w:rsid w:val="000F063C"/>
    <w:rsid w:val="000F0700"/>
    <w:rsid w:val="000F0B56"/>
    <w:rsid w:val="000F0DB3"/>
    <w:rsid w:val="000F0DE9"/>
    <w:rsid w:val="000F0E02"/>
    <w:rsid w:val="000F0F26"/>
    <w:rsid w:val="000F0FF2"/>
    <w:rsid w:val="000F16C3"/>
    <w:rsid w:val="000F1CDD"/>
    <w:rsid w:val="000F2E73"/>
    <w:rsid w:val="000F304C"/>
    <w:rsid w:val="000F32FD"/>
    <w:rsid w:val="000F3374"/>
    <w:rsid w:val="000F33E5"/>
    <w:rsid w:val="000F34E2"/>
    <w:rsid w:val="000F3E27"/>
    <w:rsid w:val="000F44F1"/>
    <w:rsid w:val="000F481F"/>
    <w:rsid w:val="000F5735"/>
    <w:rsid w:val="000F57C7"/>
    <w:rsid w:val="000F5B37"/>
    <w:rsid w:val="000F5C0C"/>
    <w:rsid w:val="000F5C77"/>
    <w:rsid w:val="000F5E2F"/>
    <w:rsid w:val="000F606D"/>
    <w:rsid w:val="000F64F0"/>
    <w:rsid w:val="000F6879"/>
    <w:rsid w:val="000F6AC0"/>
    <w:rsid w:val="000F70A0"/>
    <w:rsid w:val="000F729C"/>
    <w:rsid w:val="000F7878"/>
    <w:rsid w:val="000F7A7C"/>
    <w:rsid w:val="0010002E"/>
    <w:rsid w:val="0010010D"/>
    <w:rsid w:val="001001B5"/>
    <w:rsid w:val="001001FD"/>
    <w:rsid w:val="0010027E"/>
    <w:rsid w:val="00100493"/>
    <w:rsid w:val="001008B6"/>
    <w:rsid w:val="001014C1"/>
    <w:rsid w:val="0010174B"/>
    <w:rsid w:val="001018DF"/>
    <w:rsid w:val="00101A42"/>
    <w:rsid w:val="00101CDA"/>
    <w:rsid w:val="001023F7"/>
    <w:rsid w:val="00102431"/>
    <w:rsid w:val="00102A28"/>
    <w:rsid w:val="00102AFA"/>
    <w:rsid w:val="00102B4A"/>
    <w:rsid w:val="00102BF7"/>
    <w:rsid w:val="00102CB3"/>
    <w:rsid w:val="00102FF0"/>
    <w:rsid w:val="001030D5"/>
    <w:rsid w:val="0010316B"/>
    <w:rsid w:val="00103B7F"/>
    <w:rsid w:val="001043B7"/>
    <w:rsid w:val="00104561"/>
    <w:rsid w:val="00104C20"/>
    <w:rsid w:val="00104E6D"/>
    <w:rsid w:val="00104F7E"/>
    <w:rsid w:val="00105146"/>
    <w:rsid w:val="0010586D"/>
    <w:rsid w:val="001059E7"/>
    <w:rsid w:val="0010613F"/>
    <w:rsid w:val="00106E1F"/>
    <w:rsid w:val="00106F23"/>
    <w:rsid w:val="00107197"/>
    <w:rsid w:val="001071C3"/>
    <w:rsid w:val="001072DB"/>
    <w:rsid w:val="001078D3"/>
    <w:rsid w:val="00107925"/>
    <w:rsid w:val="0010793F"/>
    <w:rsid w:val="00107A5E"/>
    <w:rsid w:val="00110054"/>
    <w:rsid w:val="0011017E"/>
    <w:rsid w:val="00110F94"/>
    <w:rsid w:val="001110BE"/>
    <w:rsid w:val="0011110D"/>
    <w:rsid w:val="0011112B"/>
    <w:rsid w:val="0011161A"/>
    <w:rsid w:val="00111AA7"/>
    <w:rsid w:val="00111EB2"/>
    <w:rsid w:val="00111EC7"/>
    <w:rsid w:val="001124AD"/>
    <w:rsid w:val="0011285F"/>
    <w:rsid w:val="00113112"/>
    <w:rsid w:val="001134C9"/>
    <w:rsid w:val="001138B8"/>
    <w:rsid w:val="00113A7D"/>
    <w:rsid w:val="00113A7F"/>
    <w:rsid w:val="00113AF7"/>
    <w:rsid w:val="00113DB3"/>
    <w:rsid w:val="00114322"/>
    <w:rsid w:val="00114482"/>
    <w:rsid w:val="00114531"/>
    <w:rsid w:val="0011481F"/>
    <w:rsid w:val="001149BD"/>
    <w:rsid w:val="00114C58"/>
    <w:rsid w:val="001153DE"/>
    <w:rsid w:val="001155C6"/>
    <w:rsid w:val="00115D37"/>
    <w:rsid w:val="0011641E"/>
    <w:rsid w:val="00116696"/>
    <w:rsid w:val="001169FF"/>
    <w:rsid w:val="00116B61"/>
    <w:rsid w:val="00116C34"/>
    <w:rsid w:val="00116C63"/>
    <w:rsid w:val="001170FB"/>
    <w:rsid w:val="001179DD"/>
    <w:rsid w:val="00117C34"/>
    <w:rsid w:val="00117C65"/>
    <w:rsid w:val="00117EF3"/>
    <w:rsid w:val="00117FA1"/>
    <w:rsid w:val="001200CA"/>
    <w:rsid w:val="0012044F"/>
    <w:rsid w:val="00120513"/>
    <w:rsid w:val="0012060F"/>
    <w:rsid w:val="00120628"/>
    <w:rsid w:val="00120871"/>
    <w:rsid w:val="001209F9"/>
    <w:rsid w:val="00120ADA"/>
    <w:rsid w:val="00120F32"/>
    <w:rsid w:val="001211BE"/>
    <w:rsid w:val="0012128A"/>
    <w:rsid w:val="00121900"/>
    <w:rsid w:val="00121C58"/>
    <w:rsid w:val="00122818"/>
    <w:rsid w:val="00122849"/>
    <w:rsid w:val="00122B0F"/>
    <w:rsid w:val="00122BB7"/>
    <w:rsid w:val="00122CB0"/>
    <w:rsid w:val="001236D1"/>
    <w:rsid w:val="00123AF9"/>
    <w:rsid w:val="00123CE7"/>
    <w:rsid w:val="0012473F"/>
    <w:rsid w:val="00125535"/>
    <w:rsid w:val="00125B7F"/>
    <w:rsid w:val="00125FD3"/>
    <w:rsid w:val="001262FC"/>
    <w:rsid w:val="0012633B"/>
    <w:rsid w:val="00126664"/>
    <w:rsid w:val="00126675"/>
    <w:rsid w:val="0012679B"/>
    <w:rsid w:val="00126ACB"/>
    <w:rsid w:val="0012703D"/>
    <w:rsid w:val="001271D0"/>
    <w:rsid w:val="001275A6"/>
    <w:rsid w:val="001276EB"/>
    <w:rsid w:val="00127874"/>
    <w:rsid w:val="001279B7"/>
    <w:rsid w:val="00127AFE"/>
    <w:rsid w:val="00127EB7"/>
    <w:rsid w:val="00130581"/>
    <w:rsid w:val="001309AE"/>
    <w:rsid w:val="00130A16"/>
    <w:rsid w:val="00130FF4"/>
    <w:rsid w:val="001311A7"/>
    <w:rsid w:val="00131526"/>
    <w:rsid w:val="00131870"/>
    <w:rsid w:val="00131BDA"/>
    <w:rsid w:val="0013229F"/>
    <w:rsid w:val="00132539"/>
    <w:rsid w:val="0013276A"/>
    <w:rsid w:val="00132877"/>
    <w:rsid w:val="001328A3"/>
    <w:rsid w:val="0013291D"/>
    <w:rsid w:val="00132F87"/>
    <w:rsid w:val="00132FC2"/>
    <w:rsid w:val="00132FF5"/>
    <w:rsid w:val="001339FA"/>
    <w:rsid w:val="00133FA9"/>
    <w:rsid w:val="001340AB"/>
    <w:rsid w:val="00134225"/>
    <w:rsid w:val="00134367"/>
    <w:rsid w:val="00134393"/>
    <w:rsid w:val="001345A7"/>
    <w:rsid w:val="0013460A"/>
    <w:rsid w:val="001349E6"/>
    <w:rsid w:val="00134C28"/>
    <w:rsid w:val="00134FAC"/>
    <w:rsid w:val="00135295"/>
    <w:rsid w:val="001354D1"/>
    <w:rsid w:val="0013556A"/>
    <w:rsid w:val="0013578F"/>
    <w:rsid w:val="0013600E"/>
    <w:rsid w:val="0013624C"/>
    <w:rsid w:val="001362C1"/>
    <w:rsid w:val="001364BD"/>
    <w:rsid w:val="001365D1"/>
    <w:rsid w:val="00136A05"/>
    <w:rsid w:val="00136C8D"/>
    <w:rsid w:val="00136F11"/>
    <w:rsid w:val="00136FFC"/>
    <w:rsid w:val="00137241"/>
    <w:rsid w:val="001373C4"/>
    <w:rsid w:val="001378CB"/>
    <w:rsid w:val="001379D8"/>
    <w:rsid w:val="00137B1C"/>
    <w:rsid w:val="00137CCE"/>
    <w:rsid w:val="00140023"/>
    <w:rsid w:val="00140383"/>
    <w:rsid w:val="001403C0"/>
    <w:rsid w:val="0014052D"/>
    <w:rsid w:val="001406C4"/>
    <w:rsid w:val="001407B6"/>
    <w:rsid w:val="00140A0F"/>
    <w:rsid w:val="00140BD5"/>
    <w:rsid w:val="00140C92"/>
    <w:rsid w:val="00140D15"/>
    <w:rsid w:val="001414C1"/>
    <w:rsid w:val="00141C5C"/>
    <w:rsid w:val="00141CF0"/>
    <w:rsid w:val="0014203B"/>
    <w:rsid w:val="0014216E"/>
    <w:rsid w:val="00142227"/>
    <w:rsid w:val="0014236E"/>
    <w:rsid w:val="0014244B"/>
    <w:rsid w:val="001424EA"/>
    <w:rsid w:val="001427C5"/>
    <w:rsid w:val="00142C5A"/>
    <w:rsid w:val="00142E44"/>
    <w:rsid w:val="0014315D"/>
    <w:rsid w:val="00143338"/>
    <w:rsid w:val="00143813"/>
    <w:rsid w:val="001438E2"/>
    <w:rsid w:val="00143B75"/>
    <w:rsid w:val="00144361"/>
    <w:rsid w:val="00144AF8"/>
    <w:rsid w:val="00144B3E"/>
    <w:rsid w:val="00144DFE"/>
    <w:rsid w:val="0014547A"/>
    <w:rsid w:val="00145591"/>
    <w:rsid w:val="001455CD"/>
    <w:rsid w:val="001456F5"/>
    <w:rsid w:val="00146084"/>
    <w:rsid w:val="00146602"/>
    <w:rsid w:val="001466EF"/>
    <w:rsid w:val="00147226"/>
    <w:rsid w:val="001474D7"/>
    <w:rsid w:val="00147990"/>
    <w:rsid w:val="00147C8E"/>
    <w:rsid w:val="0015020A"/>
    <w:rsid w:val="001504CF"/>
    <w:rsid w:val="00150926"/>
    <w:rsid w:val="00150B0A"/>
    <w:rsid w:val="001512A6"/>
    <w:rsid w:val="00151315"/>
    <w:rsid w:val="001517DA"/>
    <w:rsid w:val="00151862"/>
    <w:rsid w:val="00151C63"/>
    <w:rsid w:val="00151D2F"/>
    <w:rsid w:val="00151E3D"/>
    <w:rsid w:val="00152575"/>
    <w:rsid w:val="001525EA"/>
    <w:rsid w:val="0015268C"/>
    <w:rsid w:val="0015274A"/>
    <w:rsid w:val="00152BA1"/>
    <w:rsid w:val="00152FDA"/>
    <w:rsid w:val="00152FE4"/>
    <w:rsid w:val="001531A7"/>
    <w:rsid w:val="001532F6"/>
    <w:rsid w:val="001534D5"/>
    <w:rsid w:val="001536A7"/>
    <w:rsid w:val="00153842"/>
    <w:rsid w:val="00153B27"/>
    <w:rsid w:val="00153CFB"/>
    <w:rsid w:val="001540BE"/>
    <w:rsid w:val="00154B55"/>
    <w:rsid w:val="00154C8C"/>
    <w:rsid w:val="0015516C"/>
    <w:rsid w:val="00155B2F"/>
    <w:rsid w:val="00155D0E"/>
    <w:rsid w:val="001568DE"/>
    <w:rsid w:val="00156A8C"/>
    <w:rsid w:val="00156CC7"/>
    <w:rsid w:val="0015708D"/>
    <w:rsid w:val="00157362"/>
    <w:rsid w:val="001576BE"/>
    <w:rsid w:val="001576CF"/>
    <w:rsid w:val="001576F8"/>
    <w:rsid w:val="001579C7"/>
    <w:rsid w:val="00157C48"/>
    <w:rsid w:val="001600BB"/>
    <w:rsid w:val="001602F6"/>
    <w:rsid w:val="001608DC"/>
    <w:rsid w:val="00161027"/>
    <w:rsid w:val="00161281"/>
    <w:rsid w:val="0016133A"/>
    <w:rsid w:val="00161890"/>
    <w:rsid w:val="00161A05"/>
    <w:rsid w:val="00161DB7"/>
    <w:rsid w:val="001622FB"/>
    <w:rsid w:val="0016243C"/>
    <w:rsid w:val="001627DF"/>
    <w:rsid w:val="00162881"/>
    <w:rsid w:val="00162C69"/>
    <w:rsid w:val="00163681"/>
    <w:rsid w:val="00163A04"/>
    <w:rsid w:val="00163BE0"/>
    <w:rsid w:val="00163E7F"/>
    <w:rsid w:val="00164595"/>
    <w:rsid w:val="0016470A"/>
    <w:rsid w:val="00164963"/>
    <w:rsid w:val="001649DC"/>
    <w:rsid w:val="00164E18"/>
    <w:rsid w:val="001650DD"/>
    <w:rsid w:val="0016514C"/>
    <w:rsid w:val="001652D1"/>
    <w:rsid w:val="001653FA"/>
    <w:rsid w:val="0016554A"/>
    <w:rsid w:val="00165593"/>
    <w:rsid w:val="001655E8"/>
    <w:rsid w:val="001655EE"/>
    <w:rsid w:val="001657DD"/>
    <w:rsid w:val="001658FF"/>
    <w:rsid w:val="00165CFF"/>
    <w:rsid w:val="0016605D"/>
    <w:rsid w:val="0016608B"/>
    <w:rsid w:val="00166273"/>
    <w:rsid w:val="00166583"/>
    <w:rsid w:val="00166662"/>
    <w:rsid w:val="001666EB"/>
    <w:rsid w:val="0016677A"/>
    <w:rsid w:val="001667F5"/>
    <w:rsid w:val="001669FD"/>
    <w:rsid w:val="00166F67"/>
    <w:rsid w:val="00166FA4"/>
    <w:rsid w:val="001678FF"/>
    <w:rsid w:val="00167A32"/>
    <w:rsid w:val="00167B57"/>
    <w:rsid w:val="00167C47"/>
    <w:rsid w:val="00167C71"/>
    <w:rsid w:val="00167D3D"/>
    <w:rsid w:val="00167D4D"/>
    <w:rsid w:val="00167F5D"/>
    <w:rsid w:val="0017058F"/>
    <w:rsid w:val="00170848"/>
    <w:rsid w:val="00170929"/>
    <w:rsid w:val="00171413"/>
    <w:rsid w:val="00171B84"/>
    <w:rsid w:val="00171D4B"/>
    <w:rsid w:val="00171EF5"/>
    <w:rsid w:val="00172253"/>
    <w:rsid w:val="001722A7"/>
    <w:rsid w:val="00172330"/>
    <w:rsid w:val="00172415"/>
    <w:rsid w:val="001725E7"/>
    <w:rsid w:val="0017327B"/>
    <w:rsid w:val="00173575"/>
    <w:rsid w:val="00173742"/>
    <w:rsid w:val="00173AE8"/>
    <w:rsid w:val="00173ED8"/>
    <w:rsid w:val="001740E6"/>
    <w:rsid w:val="001742EF"/>
    <w:rsid w:val="001746D8"/>
    <w:rsid w:val="0017478F"/>
    <w:rsid w:val="00174EC9"/>
    <w:rsid w:val="00174F1D"/>
    <w:rsid w:val="00175238"/>
    <w:rsid w:val="0017535F"/>
    <w:rsid w:val="00175544"/>
    <w:rsid w:val="00175B3F"/>
    <w:rsid w:val="00175CBE"/>
    <w:rsid w:val="00176A5F"/>
    <w:rsid w:val="00176FAC"/>
    <w:rsid w:val="001772D3"/>
    <w:rsid w:val="00177547"/>
    <w:rsid w:val="00177601"/>
    <w:rsid w:val="0017764C"/>
    <w:rsid w:val="001776B5"/>
    <w:rsid w:val="00177757"/>
    <w:rsid w:val="00177EC0"/>
    <w:rsid w:val="00177FFA"/>
    <w:rsid w:val="00180671"/>
    <w:rsid w:val="00180845"/>
    <w:rsid w:val="001809FE"/>
    <w:rsid w:val="00180C76"/>
    <w:rsid w:val="00180CB5"/>
    <w:rsid w:val="00181205"/>
    <w:rsid w:val="00181248"/>
    <w:rsid w:val="001816D0"/>
    <w:rsid w:val="00181973"/>
    <w:rsid w:val="001822C4"/>
    <w:rsid w:val="00182987"/>
    <w:rsid w:val="00182E6B"/>
    <w:rsid w:val="00182E93"/>
    <w:rsid w:val="00182F11"/>
    <w:rsid w:val="001834B5"/>
    <w:rsid w:val="001834FA"/>
    <w:rsid w:val="001835F5"/>
    <w:rsid w:val="001840D4"/>
    <w:rsid w:val="001840FA"/>
    <w:rsid w:val="00184111"/>
    <w:rsid w:val="00184443"/>
    <w:rsid w:val="001844FC"/>
    <w:rsid w:val="0018469D"/>
    <w:rsid w:val="001847AB"/>
    <w:rsid w:val="0018482D"/>
    <w:rsid w:val="00184A27"/>
    <w:rsid w:val="00184D25"/>
    <w:rsid w:val="00184D61"/>
    <w:rsid w:val="00184F22"/>
    <w:rsid w:val="00185182"/>
    <w:rsid w:val="001851BA"/>
    <w:rsid w:val="00185B33"/>
    <w:rsid w:val="00185F3A"/>
    <w:rsid w:val="00186056"/>
    <w:rsid w:val="0018612D"/>
    <w:rsid w:val="00187141"/>
    <w:rsid w:val="001871DF"/>
    <w:rsid w:val="00187249"/>
    <w:rsid w:val="001874D6"/>
    <w:rsid w:val="00187804"/>
    <w:rsid w:val="0018790B"/>
    <w:rsid w:val="00187E0D"/>
    <w:rsid w:val="00187FC1"/>
    <w:rsid w:val="0019034E"/>
    <w:rsid w:val="00190B0C"/>
    <w:rsid w:val="00191310"/>
    <w:rsid w:val="001914F9"/>
    <w:rsid w:val="00191707"/>
    <w:rsid w:val="00191C10"/>
    <w:rsid w:val="00191D7B"/>
    <w:rsid w:val="00192131"/>
    <w:rsid w:val="00192582"/>
    <w:rsid w:val="0019264F"/>
    <w:rsid w:val="00192A45"/>
    <w:rsid w:val="00192BC5"/>
    <w:rsid w:val="00192E5B"/>
    <w:rsid w:val="00192FD4"/>
    <w:rsid w:val="001936EA"/>
    <w:rsid w:val="00193C3B"/>
    <w:rsid w:val="00193F36"/>
    <w:rsid w:val="0019402A"/>
    <w:rsid w:val="00195124"/>
    <w:rsid w:val="001951CF"/>
    <w:rsid w:val="001953CB"/>
    <w:rsid w:val="0019573A"/>
    <w:rsid w:val="001957CF"/>
    <w:rsid w:val="00195F21"/>
    <w:rsid w:val="00196008"/>
    <w:rsid w:val="001961C5"/>
    <w:rsid w:val="00196F24"/>
    <w:rsid w:val="0019709B"/>
    <w:rsid w:val="001975BE"/>
    <w:rsid w:val="001A00AE"/>
    <w:rsid w:val="001A03BC"/>
    <w:rsid w:val="001A0637"/>
    <w:rsid w:val="001A0844"/>
    <w:rsid w:val="001A0A85"/>
    <w:rsid w:val="001A0B7F"/>
    <w:rsid w:val="001A0DC4"/>
    <w:rsid w:val="001A1003"/>
    <w:rsid w:val="001A1790"/>
    <w:rsid w:val="001A1E06"/>
    <w:rsid w:val="001A20C0"/>
    <w:rsid w:val="001A22D0"/>
    <w:rsid w:val="001A23C1"/>
    <w:rsid w:val="001A24AA"/>
    <w:rsid w:val="001A2519"/>
    <w:rsid w:val="001A29AD"/>
    <w:rsid w:val="001A2CCB"/>
    <w:rsid w:val="001A2DF1"/>
    <w:rsid w:val="001A3075"/>
    <w:rsid w:val="001A3094"/>
    <w:rsid w:val="001A36AD"/>
    <w:rsid w:val="001A36B3"/>
    <w:rsid w:val="001A3A1F"/>
    <w:rsid w:val="001A3B49"/>
    <w:rsid w:val="001A3CB2"/>
    <w:rsid w:val="001A3F8F"/>
    <w:rsid w:val="001A431A"/>
    <w:rsid w:val="001A452B"/>
    <w:rsid w:val="001A4609"/>
    <w:rsid w:val="001A49F7"/>
    <w:rsid w:val="001A4A52"/>
    <w:rsid w:val="001A536D"/>
    <w:rsid w:val="001A5398"/>
    <w:rsid w:val="001A53E2"/>
    <w:rsid w:val="001A59AD"/>
    <w:rsid w:val="001A5CFB"/>
    <w:rsid w:val="001A603B"/>
    <w:rsid w:val="001A60A5"/>
    <w:rsid w:val="001A60EF"/>
    <w:rsid w:val="001A651E"/>
    <w:rsid w:val="001A6ADA"/>
    <w:rsid w:val="001A6B7F"/>
    <w:rsid w:val="001A75E2"/>
    <w:rsid w:val="001A769C"/>
    <w:rsid w:val="001A7C61"/>
    <w:rsid w:val="001A7D59"/>
    <w:rsid w:val="001A7FE3"/>
    <w:rsid w:val="001B0157"/>
    <w:rsid w:val="001B08BE"/>
    <w:rsid w:val="001B0C08"/>
    <w:rsid w:val="001B0EAB"/>
    <w:rsid w:val="001B10AB"/>
    <w:rsid w:val="001B15C3"/>
    <w:rsid w:val="001B1857"/>
    <w:rsid w:val="001B1A9B"/>
    <w:rsid w:val="001B1C46"/>
    <w:rsid w:val="001B1D8F"/>
    <w:rsid w:val="001B2150"/>
    <w:rsid w:val="001B2ADB"/>
    <w:rsid w:val="001B2BC3"/>
    <w:rsid w:val="001B2F85"/>
    <w:rsid w:val="001B3219"/>
    <w:rsid w:val="001B342F"/>
    <w:rsid w:val="001B35F9"/>
    <w:rsid w:val="001B3BEB"/>
    <w:rsid w:val="001B3DA1"/>
    <w:rsid w:val="001B40F5"/>
    <w:rsid w:val="001B4645"/>
    <w:rsid w:val="001B47F7"/>
    <w:rsid w:val="001B4AAE"/>
    <w:rsid w:val="001B4CF6"/>
    <w:rsid w:val="001B4E88"/>
    <w:rsid w:val="001B4F82"/>
    <w:rsid w:val="001B5949"/>
    <w:rsid w:val="001B5EB4"/>
    <w:rsid w:val="001B5EE0"/>
    <w:rsid w:val="001B5FF3"/>
    <w:rsid w:val="001B66F2"/>
    <w:rsid w:val="001B6FD1"/>
    <w:rsid w:val="001B7696"/>
    <w:rsid w:val="001B7B54"/>
    <w:rsid w:val="001B7D00"/>
    <w:rsid w:val="001C00F5"/>
    <w:rsid w:val="001C01E7"/>
    <w:rsid w:val="001C03C5"/>
    <w:rsid w:val="001C0612"/>
    <w:rsid w:val="001C0668"/>
    <w:rsid w:val="001C09EF"/>
    <w:rsid w:val="001C0ED7"/>
    <w:rsid w:val="001C1D54"/>
    <w:rsid w:val="001C25EB"/>
    <w:rsid w:val="001C26A6"/>
    <w:rsid w:val="001C316B"/>
    <w:rsid w:val="001C35FA"/>
    <w:rsid w:val="001C39E0"/>
    <w:rsid w:val="001C3C01"/>
    <w:rsid w:val="001C3D58"/>
    <w:rsid w:val="001C467F"/>
    <w:rsid w:val="001C487F"/>
    <w:rsid w:val="001C4AEC"/>
    <w:rsid w:val="001C4EF6"/>
    <w:rsid w:val="001C4F99"/>
    <w:rsid w:val="001C5722"/>
    <w:rsid w:val="001C5F06"/>
    <w:rsid w:val="001C607D"/>
    <w:rsid w:val="001C62F6"/>
    <w:rsid w:val="001C63F4"/>
    <w:rsid w:val="001C6650"/>
    <w:rsid w:val="001C6855"/>
    <w:rsid w:val="001C6A2E"/>
    <w:rsid w:val="001C6AC3"/>
    <w:rsid w:val="001C6B14"/>
    <w:rsid w:val="001C6C38"/>
    <w:rsid w:val="001C6FE7"/>
    <w:rsid w:val="001C7357"/>
    <w:rsid w:val="001C7380"/>
    <w:rsid w:val="001C74A2"/>
    <w:rsid w:val="001C7545"/>
    <w:rsid w:val="001C78E5"/>
    <w:rsid w:val="001C7A84"/>
    <w:rsid w:val="001C7B0C"/>
    <w:rsid w:val="001C7D74"/>
    <w:rsid w:val="001C7DC6"/>
    <w:rsid w:val="001C7F69"/>
    <w:rsid w:val="001C7F89"/>
    <w:rsid w:val="001D032B"/>
    <w:rsid w:val="001D0369"/>
    <w:rsid w:val="001D0371"/>
    <w:rsid w:val="001D03A6"/>
    <w:rsid w:val="001D047D"/>
    <w:rsid w:val="001D07DF"/>
    <w:rsid w:val="001D0B86"/>
    <w:rsid w:val="001D0D71"/>
    <w:rsid w:val="001D1352"/>
    <w:rsid w:val="001D1529"/>
    <w:rsid w:val="001D1623"/>
    <w:rsid w:val="001D1749"/>
    <w:rsid w:val="001D18FC"/>
    <w:rsid w:val="001D1A07"/>
    <w:rsid w:val="001D1E21"/>
    <w:rsid w:val="001D205D"/>
    <w:rsid w:val="001D2509"/>
    <w:rsid w:val="001D25E9"/>
    <w:rsid w:val="001D2940"/>
    <w:rsid w:val="001D2A12"/>
    <w:rsid w:val="001D2C8F"/>
    <w:rsid w:val="001D2D99"/>
    <w:rsid w:val="001D2F0E"/>
    <w:rsid w:val="001D2F4C"/>
    <w:rsid w:val="001D30E8"/>
    <w:rsid w:val="001D3283"/>
    <w:rsid w:val="001D3307"/>
    <w:rsid w:val="001D3616"/>
    <w:rsid w:val="001D39BD"/>
    <w:rsid w:val="001D4142"/>
    <w:rsid w:val="001D418A"/>
    <w:rsid w:val="001D4688"/>
    <w:rsid w:val="001D486F"/>
    <w:rsid w:val="001D5667"/>
    <w:rsid w:val="001D5808"/>
    <w:rsid w:val="001D58B1"/>
    <w:rsid w:val="001D5AD0"/>
    <w:rsid w:val="001D5B44"/>
    <w:rsid w:val="001D5B99"/>
    <w:rsid w:val="001D5CF8"/>
    <w:rsid w:val="001D61FF"/>
    <w:rsid w:val="001D65E7"/>
    <w:rsid w:val="001D660D"/>
    <w:rsid w:val="001D67D5"/>
    <w:rsid w:val="001D6A9E"/>
    <w:rsid w:val="001D6AAD"/>
    <w:rsid w:val="001D6C71"/>
    <w:rsid w:val="001D6E4F"/>
    <w:rsid w:val="001D6F89"/>
    <w:rsid w:val="001D71F0"/>
    <w:rsid w:val="001D735A"/>
    <w:rsid w:val="001D79A7"/>
    <w:rsid w:val="001D7A7D"/>
    <w:rsid w:val="001D7B14"/>
    <w:rsid w:val="001D7B2B"/>
    <w:rsid w:val="001D7C4D"/>
    <w:rsid w:val="001E01B9"/>
    <w:rsid w:val="001E0A40"/>
    <w:rsid w:val="001E0BE1"/>
    <w:rsid w:val="001E1205"/>
    <w:rsid w:val="001E14B9"/>
    <w:rsid w:val="001E1735"/>
    <w:rsid w:val="001E1898"/>
    <w:rsid w:val="001E1A30"/>
    <w:rsid w:val="001E1CB7"/>
    <w:rsid w:val="001E265C"/>
    <w:rsid w:val="001E2848"/>
    <w:rsid w:val="001E2936"/>
    <w:rsid w:val="001E2C37"/>
    <w:rsid w:val="001E3179"/>
    <w:rsid w:val="001E31D2"/>
    <w:rsid w:val="001E32A7"/>
    <w:rsid w:val="001E33C0"/>
    <w:rsid w:val="001E344A"/>
    <w:rsid w:val="001E41BB"/>
    <w:rsid w:val="001E4601"/>
    <w:rsid w:val="001E461F"/>
    <w:rsid w:val="001E46B9"/>
    <w:rsid w:val="001E485F"/>
    <w:rsid w:val="001E4970"/>
    <w:rsid w:val="001E4EBD"/>
    <w:rsid w:val="001E51B3"/>
    <w:rsid w:val="001E57E2"/>
    <w:rsid w:val="001E59B4"/>
    <w:rsid w:val="001E5D87"/>
    <w:rsid w:val="001E615C"/>
    <w:rsid w:val="001E63CA"/>
    <w:rsid w:val="001E6591"/>
    <w:rsid w:val="001E6E43"/>
    <w:rsid w:val="001E711D"/>
    <w:rsid w:val="001E7186"/>
    <w:rsid w:val="001E7199"/>
    <w:rsid w:val="001E73F2"/>
    <w:rsid w:val="001E76DC"/>
    <w:rsid w:val="001E7A4E"/>
    <w:rsid w:val="001F0026"/>
    <w:rsid w:val="001F0453"/>
    <w:rsid w:val="001F05F3"/>
    <w:rsid w:val="001F08D6"/>
    <w:rsid w:val="001F08D9"/>
    <w:rsid w:val="001F097B"/>
    <w:rsid w:val="001F0C25"/>
    <w:rsid w:val="001F0E4B"/>
    <w:rsid w:val="001F0EF8"/>
    <w:rsid w:val="001F18C9"/>
    <w:rsid w:val="001F1C40"/>
    <w:rsid w:val="001F1D4E"/>
    <w:rsid w:val="001F1D6A"/>
    <w:rsid w:val="001F281D"/>
    <w:rsid w:val="001F2B7C"/>
    <w:rsid w:val="001F2C3D"/>
    <w:rsid w:val="001F2C9A"/>
    <w:rsid w:val="001F2F91"/>
    <w:rsid w:val="001F341E"/>
    <w:rsid w:val="001F3A69"/>
    <w:rsid w:val="001F3E24"/>
    <w:rsid w:val="001F3E98"/>
    <w:rsid w:val="001F40FB"/>
    <w:rsid w:val="001F41CE"/>
    <w:rsid w:val="001F4910"/>
    <w:rsid w:val="001F4A96"/>
    <w:rsid w:val="001F4EEC"/>
    <w:rsid w:val="001F4F05"/>
    <w:rsid w:val="001F505D"/>
    <w:rsid w:val="001F54F2"/>
    <w:rsid w:val="001F5528"/>
    <w:rsid w:val="001F55F8"/>
    <w:rsid w:val="001F5668"/>
    <w:rsid w:val="001F5959"/>
    <w:rsid w:val="001F5C15"/>
    <w:rsid w:val="001F5D7D"/>
    <w:rsid w:val="001F6193"/>
    <w:rsid w:val="001F6481"/>
    <w:rsid w:val="001F6622"/>
    <w:rsid w:val="001F6BE9"/>
    <w:rsid w:val="001F6DC0"/>
    <w:rsid w:val="001F6DDA"/>
    <w:rsid w:val="001F732E"/>
    <w:rsid w:val="001F76A2"/>
    <w:rsid w:val="001F7B87"/>
    <w:rsid w:val="001F7FC9"/>
    <w:rsid w:val="002004E0"/>
    <w:rsid w:val="002005DC"/>
    <w:rsid w:val="00200763"/>
    <w:rsid w:val="00200B60"/>
    <w:rsid w:val="00200D8B"/>
    <w:rsid w:val="00200DFA"/>
    <w:rsid w:val="00201072"/>
    <w:rsid w:val="002014AE"/>
    <w:rsid w:val="00201612"/>
    <w:rsid w:val="0020161C"/>
    <w:rsid w:val="0020176C"/>
    <w:rsid w:val="00201B5C"/>
    <w:rsid w:val="00201CEC"/>
    <w:rsid w:val="00201EE5"/>
    <w:rsid w:val="002022D9"/>
    <w:rsid w:val="00202568"/>
    <w:rsid w:val="00203032"/>
    <w:rsid w:val="002033BC"/>
    <w:rsid w:val="0020347D"/>
    <w:rsid w:val="00203659"/>
    <w:rsid w:val="0020397C"/>
    <w:rsid w:val="002039EE"/>
    <w:rsid w:val="0020410E"/>
    <w:rsid w:val="00204B1B"/>
    <w:rsid w:val="00204B66"/>
    <w:rsid w:val="00205156"/>
    <w:rsid w:val="0020581C"/>
    <w:rsid w:val="00205928"/>
    <w:rsid w:val="00205B51"/>
    <w:rsid w:val="00205C13"/>
    <w:rsid w:val="00205C46"/>
    <w:rsid w:val="00205D92"/>
    <w:rsid w:val="00205D9F"/>
    <w:rsid w:val="00205DD2"/>
    <w:rsid w:val="002061B0"/>
    <w:rsid w:val="002062E7"/>
    <w:rsid w:val="0020643B"/>
    <w:rsid w:val="0020660D"/>
    <w:rsid w:val="00206868"/>
    <w:rsid w:val="00206AA7"/>
    <w:rsid w:val="00206FD4"/>
    <w:rsid w:val="00207166"/>
    <w:rsid w:val="00207523"/>
    <w:rsid w:val="0020754F"/>
    <w:rsid w:val="00207977"/>
    <w:rsid w:val="00207B73"/>
    <w:rsid w:val="002103BC"/>
    <w:rsid w:val="002104C6"/>
    <w:rsid w:val="002108FA"/>
    <w:rsid w:val="00210CC8"/>
    <w:rsid w:val="002111D5"/>
    <w:rsid w:val="00211473"/>
    <w:rsid w:val="00211A1C"/>
    <w:rsid w:val="002120BB"/>
    <w:rsid w:val="0021249B"/>
    <w:rsid w:val="00212771"/>
    <w:rsid w:val="00212C31"/>
    <w:rsid w:val="0021333A"/>
    <w:rsid w:val="00213433"/>
    <w:rsid w:val="00213531"/>
    <w:rsid w:val="002136FF"/>
    <w:rsid w:val="0021390F"/>
    <w:rsid w:val="00213FE3"/>
    <w:rsid w:val="00214648"/>
    <w:rsid w:val="0021495B"/>
    <w:rsid w:val="00214EDF"/>
    <w:rsid w:val="00215297"/>
    <w:rsid w:val="00215544"/>
    <w:rsid w:val="00215ABB"/>
    <w:rsid w:val="00215E39"/>
    <w:rsid w:val="00215F33"/>
    <w:rsid w:val="002161DD"/>
    <w:rsid w:val="002168D8"/>
    <w:rsid w:val="0021694A"/>
    <w:rsid w:val="00216D88"/>
    <w:rsid w:val="00216FA2"/>
    <w:rsid w:val="00217316"/>
    <w:rsid w:val="002173A8"/>
    <w:rsid w:val="00217462"/>
    <w:rsid w:val="00217705"/>
    <w:rsid w:val="00217AE3"/>
    <w:rsid w:val="00217B71"/>
    <w:rsid w:val="00217BA1"/>
    <w:rsid w:val="00217D59"/>
    <w:rsid w:val="00220C35"/>
    <w:rsid w:val="0022104E"/>
    <w:rsid w:val="002210E2"/>
    <w:rsid w:val="002213A8"/>
    <w:rsid w:val="0022196B"/>
    <w:rsid w:val="00221C35"/>
    <w:rsid w:val="00222044"/>
    <w:rsid w:val="002222FE"/>
    <w:rsid w:val="002224D6"/>
    <w:rsid w:val="002228B3"/>
    <w:rsid w:val="00222B22"/>
    <w:rsid w:val="00222C1C"/>
    <w:rsid w:val="00222EA9"/>
    <w:rsid w:val="0022331F"/>
    <w:rsid w:val="0022339E"/>
    <w:rsid w:val="00223945"/>
    <w:rsid w:val="00223F09"/>
    <w:rsid w:val="00224046"/>
    <w:rsid w:val="00224189"/>
    <w:rsid w:val="00224681"/>
    <w:rsid w:val="00224A88"/>
    <w:rsid w:val="00224BB0"/>
    <w:rsid w:val="00224DD5"/>
    <w:rsid w:val="00224E75"/>
    <w:rsid w:val="002250AD"/>
    <w:rsid w:val="00225116"/>
    <w:rsid w:val="00225696"/>
    <w:rsid w:val="00225843"/>
    <w:rsid w:val="00225888"/>
    <w:rsid w:val="00226141"/>
    <w:rsid w:val="00226452"/>
    <w:rsid w:val="00226506"/>
    <w:rsid w:val="0022652C"/>
    <w:rsid w:val="00226691"/>
    <w:rsid w:val="00226948"/>
    <w:rsid w:val="00226B54"/>
    <w:rsid w:val="00226C0E"/>
    <w:rsid w:val="002271AA"/>
    <w:rsid w:val="0022731E"/>
    <w:rsid w:val="00227681"/>
    <w:rsid w:val="002276AE"/>
    <w:rsid w:val="00227A86"/>
    <w:rsid w:val="00227B3A"/>
    <w:rsid w:val="00227E5D"/>
    <w:rsid w:val="00230680"/>
    <w:rsid w:val="00230825"/>
    <w:rsid w:val="00230828"/>
    <w:rsid w:val="00230881"/>
    <w:rsid w:val="00230A87"/>
    <w:rsid w:val="00230A91"/>
    <w:rsid w:val="00230CE5"/>
    <w:rsid w:val="00231142"/>
    <w:rsid w:val="0023176D"/>
    <w:rsid w:val="0023191E"/>
    <w:rsid w:val="00231A45"/>
    <w:rsid w:val="00231E6D"/>
    <w:rsid w:val="00232008"/>
    <w:rsid w:val="0023207C"/>
    <w:rsid w:val="0023211D"/>
    <w:rsid w:val="002324C7"/>
    <w:rsid w:val="00232A93"/>
    <w:rsid w:val="002331BE"/>
    <w:rsid w:val="00233B15"/>
    <w:rsid w:val="00233E78"/>
    <w:rsid w:val="002342C6"/>
    <w:rsid w:val="0023452D"/>
    <w:rsid w:val="00234575"/>
    <w:rsid w:val="0023457A"/>
    <w:rsid w:val="00234B72"/>
    <w:rsid w:val="00235037"/>
    <w:rsid w:val="002350A7"/>
    <w:rsid w:val="00235C92"/>
    <w:rsid w:val="00235EA1"/>
    <w:rsid w:val="0023627B"/>
    <w:rsid w:val="00236689"/>
    <w:rsid w:val="00236A0D"/>
    <w:rsid w:val="00236A32"/>
    <w:rsid w:val="00236BDF"/>
    <w:rsid w:val="00236DB9"/>
    <w:rsid w:val="0023737C"/>
    <w:rsid w:val="00237434"/>
    <w:rsid w:val="00237540"/>
    <w:rsid w:val="002377DC"/>
    <w:rsid w:val="002378D0"/>
    <w:rsid w:val="00237B90"/>
    <w:rsid w:val="00237DE9"/>
    <w:rsid w:val="00237E8B"/>
    <w:rsid w:val="002400DB"/>
    <w:rsid w:val="0024050B"/>
    <w:rsid w:val="002405FF"/>
    <w:rsid w:val="0024106A"/>
    <w:rsid w:val="002413EC"/>
    <w:rsid w:val="002413FA"/>
    <w:rsid w:val="002417C7"/>
    <w:rsid w:val="0024188E"/>
    <w:rsid w:val="00241A51"/>
    <w:rsid w:val="00242028"/>
    <w:rsid w:val="002423CE"/>
    <w:rsid w:val="0024255A"/>
    <w:rsid w:val="00242BCF"/>
    <w:rsid w:val="00242D75"/>
    <w:rsid w:val="002439DE"/>
    <w:rsid w:val="00243A24"/>
    <w:rsid w:val="00243BE4"/>
    <w:rsid w:val="00243CEE"/>
    <w:rsid w:val="00243D28"/>
    <w:rsid w:val="00244068"/>
    <w:rsid w:val="00244357"/>
    <w:rsid w:val="00244425"/>
    <w:rsid w:val="00244B97"/>
    <w:rsid w:val="00244FDE"/>
    <w:rsid w:val="002451BD"/>
    <w:rsid w:val="0024550C"/>
    <w:rsid w:val="002457A1"/>
    <w:rsid w:val="00245E27"/>
    <w:rsid w:val="0024601D"/>
    <w:rsid w:val="002460E9"/>
    <w:rsid w:val="002461ED"/>
    <w:rsid w:val="002462DC"/>
    <w:rsid w:val="00246411"/>
    <w:rsid w:val="002464F4"/>
    <w:rsid w:val="002465E6"/>
    <w:rsid w:val="00246C3B"/>
    <w:rsid w:val="00246C8B"/>
    <w:rsid w:val="00246E79"/>
    <w:rsid w:val="00247513"/>
    <w:rsid w:val="00247757"/>
    <w:rsid w:val="002477DA"/>
    <w:rsid w:val="00247AC5"/>
    <w:rsid w:val="00247DD2"/>
    <w:rsid w:val="002513FF"/>
    <w:rsid w:val="002516C0"/>
    <w:rsid w:val="00251820"/>
    <w:rsid w:val="00251A38"/>
    <w:rsid w:val="00251D11"/>
    <w:rsid w:val="00251E3B"/>
    <w:rsid w:val="00252038"/>
    <w:rsid w:val="00252310"/>
    <w:rsid w:val="002529DD"/>
    <w:rsid w:val="00252A57"/>
    <w:rsid w:val="00252EB1"/>
    <w:rsid w:val="00252ECB"/>
    <w:rsid w:val="00253554"/>
    <w:rsid w:val="002535EF"/>
    <w:rsid w:val="00253881"/>
    <w:rsid w:val="002539F0"/>
    <w:rsid w:val="00253C12"/>
    <w:rsid w:val="00253D4E"/>
    <w:rsid w:val="00253E8C"/>
    <w:rsid w:val="00254531"/>
    <w:rsid w:val="00254B36"/>
    <w:rsid w:val="00254B74"/>
    <w:rsid w:val="00254E44"/>
    <w:rsid w:val="002558C4"/>
    <w:rsid w:val="00255B51"/>
    <w:rsid w:val="00255BB6"/>
    <w:rsid w:val="00255E86"/>
    <w:rsid w:val="00255FE7"/>
    <w:rsid w:val="0025638E"/>
    <w:rsid w:val="00256738"/>
    <w:rsid w:val="00256981"/>
    <w:rsid w:val="00256A78"/>
    <w:rsid w:val="002575D5"/>
    <w:rsid w:val="00257676"/>
    <w:rsid w:val="002576D9"/>
    <w:rsid w:val="00257983"/>
    <w:rsid w:val="00257AAE"/>
    <w:rsid w:val="00257B7E"/>
    <w:rsid w:val="00257DB8"/>
    <w:rsid w:val="00260473"/>
    <w:rsid w:val="002604C4"/>
    <w:rsid w:val="00260863"/>
    <w:rsid w:val="0026140B"/>
    <w:rsid w:val="002614BF"/>
    <w:rsid w:val="00261771"/>
    <w:rsid w:val="0026183A"/>
    <w:rsid w:val="00261979"/>
    <w:rsid w:val="00261E53"/>
    <w:rsid w:val="00262133"/>
    <w:rsid w:val="00262176"/>
    <w:rsid w:val="00262395"/>
    <w:rsid w:val="0026251B"/>
    <w:rsid w:val="00262A57"/>
    <w:rsid w:val="00262D62"/>
    <w:rsid w:val="00262D94"/>
    <w:rsid w:val="00262E43"/>
    <w:rsid w:val="0026311A"/>
    <w:rsid w:val="0026343B"/>
    <w:rsid w:val="00263484"/>
    <w:rsid w:val="002636CF"/>
    <w:rsid w:val="00263A0E"/>
    <w:rsid w:val="00263BE1"/>
    <w:rsid w:val="00263F68"/>
    <w:rsid w:val="00263FB3"/>
    <w:rsid w:val="00264177"/>
    <w:rsid w:val="0026433A"/>
    <w:rsid w:val="002644FB"/>
    <w:rsid w:val="00264A41"/>
    <w:rsid w:val="00264A53"/>
    <w:rsid w:val="00264EAE"/>
    <w:rsid w:val="00265307"/>
    <w:rsid w:val="00265B17"/>
    <w:rsid w:val="00265C49"/>
    <w:rsid w:val="0026661C"/>
    <w:rsid w:val="00266C8C"/>
    <w:rsid w:val="00266DE7"/>
    <w:rsid w:val="00266E25"/>
    <w:rsid w:val="00266F5C"/>
    <w:rsid w:val="00267171"/>
    <w:rsid w:val="0026722D"/>
    <w:rsid w:val="0026726C"/>
    <w:rsid w:val="002675CA"/>
    <w:rsid w:val="0026792B"/>
    <w:rsid w:val="00267A55"/>
    <w:rsid w:val="00267D50"/>
    <w:rsid w:val="00267D55"/>
    <w:rsid w:val="002701BB"/>
    <w:rsid w:val="0027031B"/>
    <w:rsid w:val="002704D5"/>
    <w:rsid w:val="0027068A"/>
    <w:rsid w:val="0027098B"/>
    <w:rsid w:val="00270A35"/>
    <w:rsid w:val="00270A41"/>
    <w:rsid w:val="00271206"/>
    <w:rsid w:val="00271232"/>
    <w:rsid w:val="002715EA"/>
    <w:rsid w:val="00271D34"/>
    <w:rsid w:val="00271F84"/>
    <w:rsid w:val="00272390"/>
    <w:rsid w:val="002725AC"/>
    <w:rsid w:val="00272743"/>
    <w:rsid w:val="002727C7"/>
    <w:rsid w:val="00272B28"/>
    <w:rsid w:val="00272E1C"/>
    <w:rsid w:val="002734EA"/>
    <w:rsid w:val="002739B3"/>
    <w:rsid w:val="00273D2E"/>
    <w:rsid w:val="00273FC1"/>
    <w:rsid w:val="00274705"/>
    <w:rsid w:val="00274821"/>
    <w:rsid w:val="00274C54"/>
    <w:rsid w:val="00274ED2"/>
    <w:rsid w:val="002752C8"/>
    <w:rsid w:val="002755AC"/>
    <w:rsid w:val="002756ED"/>
    <w:rsid w:val="0027590A"/>
    <w:rsid w:val="00275BA1"/>
    <w:rsid w:val="00275C4E"/>
    <w:rsid w:val="00275E22"/>
    <w:rsid w:val="002760F0"/>
    <w:rsid w:val="0027662E"/>
    <w:rsid w:val="00276B30"/>
    <w:rsid w:val="00276EFB"/>
    <w:rsid w:val="00277073"/>
    <w:rsid w:val="002770D1"/>
    <w:rsid w:val="00277244"/>
    <w:rsid w:val="00277599"/>
    <w:rsid w:val="00280E51"/>
    <w:rsid w:val="00280F6D"/>
    <w:rsid w:val="00280FBE"/>
    <w:rsid w:val="002814B0"/>
    <w:rsid w:val="00281501"/>
    <w:rsid w:val="0028166E"/>
    <w:rsid w:val="00281B0E"/>
    <w:rsid w:val="00281B15"/>
    <w:rsid w:val="00281B82"/>
    <w:rsid w:val="00281BE7"/>
    <w:rsid w:val="00281CC1"/>
    <w:rsid w:val="00281EA6"/>
    <w:rsid w:val="00281ED6"/>
    <w:rsid w:val="00282594"/>
    <w:rsid w:val="002825F2"/>
    <w:rsid w:val="00282BED"/>
    <w:rsid w:val="00282D71"/>
    <w:rsid w:val="00282DF8"/>
    <w:rsid w:val="00283252"/>
    <w:rsid w:val="002836F0"/>
    <w:rsid w:val="0028387D"/>
    <w:rsid w:val="002839B6"/>
    <w:rsid w:val="00283A6F"/>
    <w:rsid w:val="00283A72"/>
    <w:rsid w:val="0028450C"/>
    <w:rsid w:val="00284FBD"/>
    <w:rsid w:val="002851E0"/>
    <w:rsid w:val="00285602"/>
    <w:rsid w:val="00285699"/>
    <w:rsid w:val="0028578B"/>
    <w:rsid w:val="0028579B"/>
    <w:rsid w:val="002859AC"/>
    <w:rsid w:val="00285A04"/>
    <w:rsid w:val="00285A14"/>
    <w:rsid w:val="00285A1B"/>
    <w:rsid w:val="00285DC1"/>
    <w:rsid w:val="00285E13"/>
    <w:rsid w:val="00285E39"/>
    <w:rsid w:val="00285F89"/>
    <w:rsid w:val="002860FF"/>
    <w:rsid w:val="002861FB"/>
    <w:rsid w:val="00286AE6"/>
    <w:rsid w:val="00286B19"/>
    <w:rsid w:val="00286FB9"/>
    <w:rsid w:val="00287130"/>
    <w:rsid w:val="0028753D"/>
    <w:rsid w:val="00287A8E"/>
    <w:rsid w:val="0029050C"/>
    <w:rsid w:val="0029055B"/>
    <w:rsid w:val="00290589"/>
    <w:rsid w:val="0029062F"/>
    <w:rsid w:val="00290983"/>
    <w:rsid w:val="00290E1E"/>
    <w:rsid w:val="0029177B"/>
    <w:rsid w:val="002917B3"/>
    <w:rsid w:val="00291F1C"/>
    <w:rsid w:val="00292230"/>
    <w:rsid w:val="00292510"/>
    <w:rsid w:val="002926D0"/>
    <w:rsid w:val="002927AA"/>
    <w:rsid w:val="00292A53"/>
    <w:rsid w:val="00292A94"/>
    <w:rsid w:val="00292AED"/>
    <w:rsid w:val="00292FC6"/>
    <w:rsid w:val="00293575"/>
    <w:rsid w:val="00293652"/>
    <w:rsid w:val="00293A98"/>
    <w:rsid w:val="00293D54"/>
    <w:rsid w:val="0029410E"/>
    <w:rsid w:val="0029451C"/>
    <w:rsid w:val="00294862"/>
    <w:rsid w:val="00294A39"/>
    <w:rsid w:val="00294A87"/>
    <w:rsid w:val="002952FA"/>
    <w:rsid w:val="0029582E"/>
    <w:rsid w:val="0029606E"/>
    <w:rsid w:val="00296992"/>
    <w:rsid w:val="00296E17"/>
    <w:rsid w:val="00296FBB"/>
    <w:rsid w:val="002972B8"/>
    <w:rsid w:val="002972C4"/>
    <w:rsid w:val="002973C7"/>
    <w:rsid w:val="0029752C"/>
    <w:rsid w:val="00297A44"/>
    <w:rsid w:val="00297BAF"/>
    <w:rsid w:val="00297C48"/>
    <w:rsid w:val="002A027B"/>
    <w:rsid w:val="002A0383"/>
    <w:rsid w:val="002A03E7"/>
    <w:rsid w:val="002A0458"/>
    <w:rsid w:val="002A04D3"/>
    <w:rsid w:val="002A0590"/>
    <w:rsid w:val="002A0619"/>
    <w:rsid w:val="002A0AC6"/>
    <w:rsid w:val="002A0C36"/>
    <w:rsid w:val="002A0C90"/>
    <w:rsid w:val="002A138D"/>
    <w:rsid w:val="002A1543"/>
    <w:rsid w:val="002A17A6"/>
    <w:rsid w:val="002A1AC8"/>
    <w:rsid w:val="002A1D15"/>
    <w:rsid w:val="002A1EF2"/>
    <w:rsid w:val="002A2113"/>
    <w:rsid w:val="002A2477"/>
    <w:rsid w:val="002A2E98"/>
    <w:rsid w:val="002A35A2"/>
    <w:rsid w:val="002A3CD8"/>
    <w:rsid w:val="002A3D5C"/>
    <w:rsid w:val="002A4A73"/>
    <w:rsid w:val="002A50F9"/>
    <w:rsid w:val="002A5305"/>
    <w:rsid w:val="002A53FC"/>
    <w:rsid w:val="002A56AE"/>
    <w:rsid w:val="002A57FE"/>
    <w:rsid w:val="002A5C5D"/>
    <w:rsid w:val="002A5CDC"/>
    <w:rsid w:val="002A5DF7"/>
    <w:rsid w:val="002A5E98"/>
    <w:rsid w:val="002A5F73"/>
    <w:rsid w:val="002A678C"/>
    <w:rsid w:val="002A692E"/>
    <w:rsid w:val="002A6957"/>
    <w:rsid w:val="002A6964"/>
    <w:rsid w:val="002A6AC6"/>
    <w:rsid w:val="002A6BBE"/>
    <w:rsid w:val="002A6C53"/>
    <w:rsid w:val="002A6D1D"/>
    <w:rsid w:val="002A6F43"/>
    <w:rsid w:val="002A7002"/>
    <w:rsid w:val="002A7514"/>
    <w:rsid w:val="002A7701"/>
    <w:rsid w:val="002A7C8F"/>
    <w:rsid w:val="002B0184"/>
    <w:rsid w:val="002B026E"/>
    <w:rsid w:val="002B06ED"/>
    <w:rsid w:val="002B06F1"/>
    <w:rsid w:val="002B0881"/>
    <w:rsid w:val="002B08E4"/>
    <w:rsid w:val="002B090B"/>
    <w:rsid w:val="002B0CF1"/>
    <w:rsid w:val="002B0D0A"/>
    <w:rsid w:val="002B10E8"/>
    <w:rsid w:val="002B121A"/>
    <w:rsid w:val="002B14AC"/>
    <w:rsid w:val="002B17A5"/>
    <w:rsid w:val="002B1BE5"/>
    <w:rsid w:val="002B2672"/>
    <w:rsid w:val="002B28A2"/>
    <w:rsid w:val="002B28F0"/>
    <w:rsid w:val="002B2BFA"/>
    <w:rsid w:val="002B316C"/>
    <w:rsid w:val="002B37D9"/>
    <w:rsid w:val="002B37FA"/>
    <w:rsid w:val="002B3FA3"/>
    <w:rsid w:val="002B4E12"/>
    <w:rsid w:val="002B50AF"/>
    <w:rsid w:val="002B50ED"/>
    <w:rsid w:val="002B52C4"/>
    <w:rsid w:val="002B57A3"/>
    <w:rsid w:val="002B5A77"/>
    <w:rsid w:val="002B5C05"/>
    <w:rsid w:val="002B6492"/>
    <w:rsid w:val="002B667B"/>
    <w:rsid w:val="002B6BE9"/>
    <w:rsid w:val="002B6C65"/>
    <w:rsid w:val="002B6D06"/>
    <w:rsid w:val="002B775B"/>
    <w:rsid w:val="002B7B1B"/>
    <w:rsid w:val="002B7B58"/>
    <w:rsid w:val="002B7F5F"/>
    <w:rsid w:val="002C008B"/>
    <w:rsid w:val="002C00B3"/>
    <w:rsid w:val="002C03E5"/>
    <w:rsid w:val="002C0468"/>
    <w:rsid w:val="002C06A6"/>
    <w:rsid w:val="002C0C36"/>
    <w:rsid w:val="002C12F2"/>
    <w:rsid w:val="002C169F"/>
    <w:rsid w:val="002C1B1F"/>
    <w:rsid w:val="002C1DCB"/>
    <w:rsid w:val="002C212A"/>
    <w:rsid w:val="002C2BB7"/>
    <w:rsid w:val="002C2FE8"/>
    <w:rsid w:val="002C341F"/>
    <w:rsid w:val="002C3CCC"/>
    <w:rsid w:val="002C3E76"/>
    <w:rsid w:val="002C3F9C"/>
    <w:rsid w:val="002C41E8"/>
    <w:rsid w:val="002C4220"/>
    <w:rsid w:val="002C476B"/>
    <w:rsid w:val="002C4846"/>
    <w:rsid w:val="002C4DCC"/>
    <w:rsid w:val="002C5989"/>
    <w:rsid w:val="002C6021"/>
    <w:rsid w:val="002C6023"/>
    <w:rsid w:val="002C67D3"/>
    <w:rsid w:val="002C6E65"/>
    <w:rsid w:val="002C6EA8"/>
    <w:rsid w:val="002C746B"/>
    <w:rsid w:val="002C74F7"/>
    <w:rsid w:val="002C7670"/>
    <w:rsid w:val="002C7972"/>
    <w:rsid w:val="002C7A5C"/>
    <w:rsid w:val="002C7AA5"/>
    <w:rsid w:val="002C7F4B"/>
    <w:rsid w:val="002D0179"/>
    <w:rsid w:val="002D01AC"/>
    <w:rsid w:val="002D02BF"/>
    <w:rsid w:val="002D04A2"/>
    <w:rsid w:val="002D06D6"/>
    <w:rsid w:val="002D07BD"/>
    <w:rsid w:val="002D0935"/>
    <w:rsid w:val="002D1534"/>
    <w:rsid w:val="002D1695"/>
    <w:rsid w:val="002D16E7"/>
    <w:rsid w:val="002D18B3"/>
    <w:rsid w:val="002D25B9"/>
    <w:rsid w:val="002D2618"/>
    <w:rsid w:val="002D26E2"/>
    <w:rsid w:val="002D2D23"/>
    <w:rsid w:val="002D2F62"/>
    <w:rsid w:val="002D2F7D"/>
    <w:rsid w:val="002D30CE"/>
    <w:rsid w:val="002D3148"/>
    <w:rsid w:val="002D3204"/>
    <w:rsid w:val="002D350E"/>
    <w:rsid w:val="002D36A1"/>
    <w:rsid w:val="002D3867"/>
    <w:rsid w:val="002D4084"/>
    <w:rsid w:val="002D4830"/>
    <w:rsid w:val="002D4A23"/>
    <w:rsid w:val="002D4A98"/>
    <w:rsid w:val="002D4AAF"/>
    <w:rsid w:val="002D4C39"/>
    <w:rsid w:val="002D4D3A"/>
    <w:rsid w:val="002D4EBB"/>
    <w:rsid w:val="002D4EC1"/>
    <w:rsid w:val="002D506C"/>
    <w:rsid w:val="002D5144"/>
    <w:rsid w:val="002D53BE"/>
    <w:rsid w:val="002D5B7B"/>
    <w:rsid w:val="002D601C"/>
    <w:rsid w:val="002D688B"/>
    <w:rsid w:val="002D6A88"/>
    <w:rsid w:val="002D6C50"/>
    <w:rsid w:val="002D708C"/>
    <w:rsid w:val="002D75EB"/>
    <w:rsid w:val="002D77E9"/>
    <w:rsid w:val="002D7826"/>
    <w:rsid w:val="002D7A07"/>
    <w:rsid w:val="002D7A49"/>
    <w:rsid w:val="002E051A"/>
    <w:rsid w:val="002E076D"/>
    <w:rsid w:val="002E0C92"/>
    <w:rsid w:val="002E11D8"/>
    <w:rsid w:val="002E1C1F"/>
    <w:rsid w:val="002E1C2A"/>
    <w:rsid w:val="002E1C6B"/>
    <w:rsid w:val="002E2030"/>
    <w:rsid w:val="002E2113"/>
    <w:rsid w:val="002E22CB"/>
    <w:rsid w:val="002E2B00"/>
    <w:rsid w:val="002E2C31"/>
    <w:rsid w:val="002E3079"/>
    <w:rsid w:val="002E318D"/>
    <w:rsid w:val="002E33E7"/>
    <w:rsid w:val="002E3CD2"/>
    <w:rsid w:val="002E3F65"/>
    <w:rsid w:val="002E434A"/>
    <w:rsid w:val="002E4717"/>
    <w:rsid w:val="002E4793"/>
    <w:rsid w:val="002E4B1D"/>
    <w:rsid w:val="002E51FA"/>
    <w:rsid w:val="002E572F"/>
    <w:rsid w:val="002E5984"/>
    <w:rsid w:val="002E5A89"/>
    <w:rsid w:val="002E5BB7"/>
    <w:rsid w:val="002E5D03"/>
    <w:rsid w:val="002E68B4"/>
    <w:rsid w:val="002E68F9"/>
    <w:rsid w:val="002E6D8E"/>
    <w:rsid w:val="002E6DC3"/>
    <w:rsid w:val="002E6EB0"/>
    <w:rsid w:val="002E71AF"/>
    <w:rsid w:val="002E71F8"/>
    <w:rsid w:val="002E79FC"/>
    <w:rsid w:val="002F07F6"/>
    <w:rsid w:val="002F08E9"/>
    <w:rsid w:val="002F0DC1"/>
    <w:rsid w:val="002F0E86"/>
    <w:rsid w:val="002F0F32"/>
    <w:rsid w:val="002F101D"/>
    <w:rsid w:val="002F144F"/>
    <w:rsid w:val="002F22B1"/>
    <w:rsid w:val="002F2366"/>
    <w:rsid w:val="002F23AA"/>
    <w:rsid w:val="002F28C0"/>
    <w:rsid w:val="002F2A38"/>
    <w:rsid w:val="002F2AC0"/>
    <w:rsid w:val="002F2C5D"/>
    <w:rsid w:val="002F2D8F"/>
    <w:rsid w:val="002F3670"/>
    <w:rsid w:val="002F36B6"/>
    <w:rsid w:val="002F37BF"/>
    <w:rsid w:val="002F3E65"/>
    <w:rsid w:val="002F415F"/>
    <w:rsid w:val="002F4404"/>
    <w:rsid w:val="002F4599"/>
    <w:rsid w:val="002F46AA"/>
    <w:rsid w:val="002F476A"/>
    <w:rsid w:val="002F47D8"/>
    <w:rsid w:val="002F4A1C"/>
    <w:rsid w:val="002F4C79"/>
    <w:rsid w:val="002F5020"/>
    <w:rsid w:val="002F55D8"/>
    <w:rsid w:val="002F5710"/>
    <w:rsid w:val="002F5795"/>
    <w:rsid w:val="002F586B"/>
    <w:rsid w:val="002F5ED1"/>
    <w:rsid w:val="002F61A3"/>
    <w:rsid w:val="002F61E7"/>
    <w:rsid w:val="002F635D"/>
    <w:rsid w:val="002F64A9"/>
    <w:rsid w:val="002F6648"/>
    <w:rsid w:val="002F6C7D"/>
    <w:rsid w:val="002F6F2E"/>
    <w:rsid w:val="002F7A6B"/>
    <w:rsid w:val="002F7D24"/>
    <w:rsid w:val="003002B1"/>
    <w:rsid w:val="003002CB"/>
    <w:rsid w:val="003004AF"/>
    <w:rsid w:val="00300BEA"/>
    <w:rsid w:val="0030101E"/>
    <w:rsid w:val="00301188"/>
    <w:rsid w:val="0030194B"/>
    <w:rsid w:val="00301B4A"/>
    <w:rsid w:val="0030232D"/>
    <w:rsid w:val="003023B5"/>
    <w:rsid w:val="003024B5"/>
    <w:rsid w:val="00302F49"/>
    <w:rsid w:val="00303B38"/>
    <w:rsid w:val="00303FB0"/>
    <w:rsid w:val="00304368"/>
    <w:rsid w:val="003043CF"/>
    <w:rsid w:val="0030447A"/>
    <w:rsid w:val="003046A2"/>
    <w:rsid w:val="00304725"/>
    <w:rsid w:val="0030475A"/>
    <w:rsid w:val="00304DC9"/>
    <w:rsid w:val="00304E3B"/>
    <w:rsid w:val="00304EF7"/>
    <w:rsid w:val="003053C9"/>
    <w:rsid w:val="003056C6"/>
    <w:rsid w:val="003057B0"/>
    <w:rsid w:val="00305834"/>
    <w:rsid w:val="00305A9F"/>
    <w:rsid w:val="00305ABE"/>
    <w:rsid w:val="00305DA6"/>
    <w:rsid w:val="00306393"/>
    <w:rsid w:val="00306504"/>
    <w:rsid w:val="003065D0"/>
    <w:rsid w:val="003069D4"/>
    <w:rsid w:val="00306A1F"/>
    <w:rsid w:val="00306C8A"/>
    <w:rsid w:val="00306DD9"/>
    <w:rsid w:val="00306F6D"/>
    <w:rsid w:val="0030702C"/>
    <w:rsid w:val="0030730A"/>
    <w:rsid w:val="00307646"/>
    <w:rsid w:val="00307F45"/>
    <w:rsid w:val="00310355"/>
    <w:rsid w:val="0031043D"/>
    <w:rsid w:val="0031045E"/>
    <w:rsid w:val="0031071F"/>
    <w:rsid w:val="00310965"/>
    <w:rsid w:val="00310968"/>
    <w:rsid w:val="00310A4D"/>
    <w:rsid w:val="00310BDC"/>
    <w:rsid w:val="00310BF5"/>
    <w:rsid w:val="00310C73"/>
    <w:rsid w:val="00310CF3"/>
    <w:rsid w:val="00310FC4"/>
    <w:rsid w:val="0031112C"/>
    <w:rsid w:val="00311204"/>
    <w:rsid w:val="00311286"/>
    <w:rsid w:val="003116D0"/>
    <w:rsid w:val="00311A8E"/>
    <w:rsid w:val="0031205D"/>
    <w:rsid w:val="00312424"/>
    <w:rsid w:val="0031243F"/>
    <w:rsid w:val="00312448"/>
    <w:rsid w:val="00312F48"/>
    <w:rsid w:val="00313873"/>
    <w:rsid w:val="00314090"/>
    <w:rsid w:val="003143C8"/>
    <w:rsid w:val="003145B9"/>
    <w:rsid w:val="00314CA6"/>
    <w:rsid w:val="00314DB8"/>
    <w:rsid w:val="003153D8"/>
    <w:rsid w:val="0031547D"/>
    <w:rsid w:val="0031564B"/>
    <w:rsid w:val="00315704"/>
    <w:rsid w:val="00315796"/>
    <w:rsid w:val="003163A3"/>
    <w:rsid w:val="0031699D"/>
    <w:rsid w:val="00317093"/>
    <w:rsid w:val="0031712F"/>
    <w:rsid w:val="00317CE7"/>
    <w:rsid w:val="00320128"/>
    <w:rsid w:val="00320162"/>
    <w:rsid w:val="00320386"/>
    <w:rsid w:val="003204F8"/>
    <w:rsid w:val="003206E7"/>
    <w:rsid w:val="003208DD"/>
    <w:rsid w:val="00320AB8"/>
    <w:rsid w:val="0032110C"/>
    <w:rsid w:val="00321328"/>
    <w:rsid w:val="003213E1"/>
    <w:rsid w:val="0032155F"/>
    <w:rsid w:val="00321560"/>
    <w:rsid w:val="00321580"/>
    <w:rsid w:val="00321610"/>
    <w:rsid w:val="00321BD6"/>
    <w:rsid w:val="00321C39"/>
    <w:rsid w:val="00321C45"/>
    <w:rsid w:val="0032209B"/>
    <w:rsid w:val="003228AA"/>
    <w:rsid w:val="00322A25"/>
    <w:rsid w:val="00322CF3"/>
    <w:rsid w:val="00322F1A"/>
    <w:rsid w:val="0032328F"/>
    <w:rsid w:val="00323392"/>
    <w:rsid w:val="003233DA"/>
    <w:rsid w:val="00323716"/>
    <w:rsid w:val="00323827"/>
    <w:rsid w:val="00323F9D"/>
    <w:rsid w:val="003243A3"/>
    <w:rsid w:val="003245C0"/>
    <w:rsid w:val="0032461C"/>
    <w:rsid w:val="003247C0"/>
    <w:rsid w:val="003247FA"/>
    <w:rsid w:val="00324EB5"/>
    <w:rsid w:val="00324F8A"/>
    <w:rsid w:val="00324FCE"/>
    <w:rsid w:val="00325192"/>
    <w:rsid w:val="00325299"/>
    <w:rsid w:val="003253F4"/>
    <w:rsid w:val="0032545F"/>
    <w:rsid w:val="003257B3"/>
    <w:rsid w:val="00325C2A"/>
    <w:rsid w:val="00325E77"/>
    <w:rsid w:val="00325F02"/>
    <w:rsid w:val="00326066"/>
    <w:rsid w:val="003264B5"/>
    <w:rsid w:val="003264EB"/>
    <w:rsid w:val="0032656C"/>
    <w:rsid w:val="00326756"/>
    <w:rsid w:val="00326C09"/>
    <w:rsid w:val="00326C16"/>
    <w:rsid w:val="00327060"/>
    <w:rsid w:val="0032759B"/>
    <w:rsid w:val="003276BF"/>
    <w:rsid w:val="00327996"/>
    <w:rsid w:val="00327E14"/>
    <w:rsid w:val="00327E5A"/>
    <w:rsid w:val="00327E92"/>
    <w:rsid w:val="00330025"/>
    <w:rsid w:val="00330179"/>
    <w:rsid w:val="00330391"/>
    <w:rsid w:val="00330749"/>
    <w:rsid w:val="00330A66"/>
    <w:rsid w:val="00330DC2"/>
    <w:rsid w:val="00330FEF"/>
    <w:rsid w:val="00331269"/>
    <w:rsid w:val="003314B8"/>
    <w:rsid w:val="003314BF"/>
    <w:rsid w:val="003316F4"/>
    <w:rsid w:val="0033182C"/>
    <w:rsid w:val="003320F0"/>
    <w:rsid w:val="003322B4"/>
    <w:rsid w:val="00332670"/>
    <w:rsid w:val="00332784"/>
    <w:rsid w:val="00332A2B"/>
    <w:rsid w:val="00332BFA"/>
    <w:rsid w:val="003330BE"/>
    <w:rsid w:val="003331C1"/>
    <w:rsid w:val="00333478"/>
    <w:rsid w:val="00333784"/>
    <w:rsid w:val="00333A17"/>
    <w:rsid w:val="00333B73"/>
    <w:rsid w:val="003344E4"/>
    <w:rsid w:val="00334539"/>
    <w:rsid w:val="00334807"/>
    <w:rsid w:val="00334970"/>
    <w:rsid w:val="00334996"/>
    <w:rsid w:val="00334AE4"/>
    <w:rsid w:val="00334E1F"/>
    <w:rsid w:val="00334E56"/>
    <w:rsid w:val="00334EB9"/>
    <w:rsid w:val="00335583"/>
    <w:rsid w:val="003355ED"/>
    <w:rsid w:val="00335AAC"/>
    <w:rsid w:val="00335B10"/>
    <w:rsid w:val="00335DB9"/>
    <w:rsid w:val="00335FB9"/>
    <w:rsid w:val="0033606A"/>
    <w:rsid w:val="003360E1"/>
    <w:rsid w:val="003361EC"/>
    <w:rsid w:val="003362FF"/>
    <w:rsid w:val="0033637C"/>
    <w:rsid w:val="003365C2"/>
    <w:rsid w:val="00336670"/>
    <w:rsid w:val="00336862"/>
    <w:rsid w:val="00336A56"/>
    <w:rsid w:val="00336AE7"/>
    <w:rsid w:val="00336B45"/>
    <w:rsid w:val="00336CE7"/>
    <w:rsid w:val="00336DD3"/>
    <w:rsid w:val="00336DF6"/>
    <w:rsid w:val="00337046"/>
    <w:rsid w:val="0033739F"/>
    <w:rsid w:val="00337438"/>
    <w:rsid w:val="003375FB"/>
    <w:rsid w:val="003376F5"/>
    <w:rsid w:val="00337F8B"/>
    <w:rsid w:val="0034009D"/>
    <w:rsid w:val="00340441"/>
    <w:rsid w:val="00340B26"/>
    <w:rsid w:val="00340CE3"/>
    <w:rsid w:val="0034101A"/>
    <w:rsid w:val="003411FB"/>
    <w:rsid w:val="0034153A"/>
    <w:rsid w:val="00341BAC"/>
    <w:rsid w:val="00342149"/>
    <w:rsid w:val="003421C2"/>
    <w:rsid w:val="0034252A"/>
    <w:rsid w:val="00342903"/>
    <w:rsid w:val="00342B6B"/>
    <w:rsid w:val="0034315A"/>
    <w:rsid w:val="003433CC"/>
    <w:rsid w:val="0034370F"/>
    <w:rsid w:val="003438B0"/>
    <w:rsid w:val="00343C9C"/>
    <w:rsid w:val="00343D86"/>
    <w:rsid w:val="00343E65"/>
    <w:rsid w:val="00343EC2"/>
    <w:rsid w:val="00343F10"/>
    <w:rsid w:val="00343FD1"/>
    <w:rsid w:val="0034443E"/>
    <w:rsid w:val="0034451A"/>
    <w:rsid w:val="0034460E"/>
    <w:rsid w:val="00344AC7"/>
    <w:rsid w:val="00344CE5"/>
    <w:rsid w:val="00344D02"/>
    <w:rsid w:val="00344EA0"/>
    <w:rsid w:val="0034569E"/>
    <w:rsid w:val="0034570D"/>
    <w:rsid w:val="00345724"/>
    <w:rsid w:val="00345895"/>
    <w:rsid w:val="00345B02"/>
    <w:rsid w:val="0034641F"/>
    <w:rsid w:val="003466AA"/>
    <w:rsid w:val="00346855"/>
    <w:rsid w:val="0034685A"/>
    <w:rsid w:val="00346B19"/>
    <w:rsid w:val="00346B77"/>
    <w:rsid w:val="00346DAD"/>
    <w:rsid w:val="0034752C"/>
    <w:rsid w:val="003478C8"/>
    <w:rsid w:val="00347A74"/>
    <w:rsid w:val="00347CC6"/>
    <w:rsid w:val="00350070"/>
    <w:rsid w:val="00350358"/>
    <w:rsid w:val="0035041B"/>
    <w:rsid w:val="0035041F"/>
    <w:rsid w:val="00350501"/>
    <w:rsid w:val="00350779"/>
    <w:rsid w:val="003509C8"/>
    <w:rsid w:val="00350D7B"/>
    <w:rsid w:val="00351151"/>
    <w:rsid w:val="0035139D"/>
    <w:rsid w:val="00351452"/>
    <w:rsid w:val="00351909"/>
    <w:rsid w:val="00351CE4"/>
    <w:rsid w:val="00351FDA"/>
    <w:rsid w:val="0035210E"/>
    <w:rsid w:val="00352112"/>
    <w:rsid w:val="003524E4"/>
    <w:rsid w:val="00352535"/>
    <w:rsid w:val="003525F1"/>
    <w:rsid w:val="0035270F"/>
    <w:rsid w:val="00352805"/>
    <w:rsid w:val="003533D3"/>
    <w:rsid w:val="003533F5"/>
    <w:rsid w:val="0035391A"/>
    <w:rsid w:val="00353A3C"/>
    <w:rsid w:val="00353C47"/>
    <w:rsid w:val="003540F3"/>
    <w:rsid w:val="00354313"/>
    <w:rsid w:val="00354482"/>
    <w:rsid w:val="003549CE"/>
    <w:rsid w:val="00354D38"/>
    <w:rsid w:val="00355192"/>
    <w:rsid w:val="003551D1"/>
    <w:rsid w:val="0035553C"/>
    <w:rsid w:val="00355CE4"/>
    <w:rsid w:val="00355D0C"/>
    <w:rsid w:val="00355EB7"/>
    <w:rsid w:val="0035617D"/>
    <w:rsid w:val="003569EF"/>
    <w:rsid w:val="00356A3A"/>
    <w:rsid w:val="00356BC0"/>
    <w:rsid w:val="00356D2F"/>
    <w:rsid w:val="00356E19"/>
    <w:rsid w:val="00356F50"/>
    <w:rsid w:val="00357053"/>
    <w:rsid w:val="0035740B"/>
    <w:rsid w:val="0035741E"/>
    <w:rsid w:val="00357667"/>
    <w:rsid w:val="0035768F"/>
    <w:rsid w:val="00357778"/>
    <w:rsid w:val="003577EF"/>
    <w:rsid w:val="00357D4D"/>
    <w:rsid w:val="00357DAA"/>
    <w:rsid w:val="00357E23"/>
    <w:rsid w:val="00360076"/>
    <w:rsid w:val="003600B7"/>
    <w:rsid w:val="003604AB"/>
    <w:rsid w:val="003606B0"/>
    <w:rsid w:val="003606EF"/>
    <w:rsid w:val="00360705"/>
    <w:rsid w:val="0036097D"/>
    <w:rsid w:val="00360A01"/>
    <w:rsid w:val="00361182"/>
    <w:rsid w:val="003615C4"/>
    <w:rsid w:val="00361C5E"/>
    <w:rsid w:val="00361D36"/>
    <w:rsid w:val="00361F51"/>
    <w:rsid w:val="00362289"/>
    <w:rsid w:val="003624B9"/>
    <w:rsid w:val="0036281E"/>
    <w:rsid w:val="0036282A"/>
    <w:rsid w:val="0036292B"/>
    <w:rsid w:val="00362AA6"/>
    <w:rsid w:val="00362EE0"/>
    <w:rsid w:val="0036325B"/>
    <w:rsid w:val="003633A2"/>
    <w:rsid w:val="00363441"/>
    <w:rsid w:val="00363A68"/>
    <w:rsid w:val="00363CC5"/>
    <w:rsid w:val="00363CD8"/>
    <w:rsid w:val="00363D08"/>
    <w:rsid w:val="00363D6F"/>
    <w:rsid w:val="0036404C"/>
    <w:rsid w:val="0036484F"/>
    <w:rsid w:val="003650AF"/>
    <w:rsid w:val="003653AC"/>
    <w:rsid w:val="003654A4"/>
    <w:rsid w:val="0036560E"/>
    <w:rsid w:val="00365864"/>
    <w:rsid w:val="00365AFB"/>
    <w:rsid w:val="00366B0E"/>
    <w:rsid w:val="00366C0F"/>
    <w:rsid w:val="00367064"/>
    <w:rsid w:val="003670C2"/>
    <w:rsid w:val="003671C8"/>
    <w:rsid w:val="003675D7"/>
    <w:rsid w:val="003702DA"/>
    <w:rsid w:val="0037040C"/>
    <w:rsid w:val="00370741"/>
    <w:rsid w:val="00370EBC"/>
    <w:rsid w:val="00371543"/>
    <w:rsid w:val="003716CC"/>
    <w:rsid w:val="003717E5"/>
    <w:rsid w:val="00371934"/>
    <w:rsid w:val="00372402"/>
    <w:rsid w:val="003727C4"/>
    <w:rsid w:val="00372806"/>
    <w:rsid w:val="003729F2"/>
    <w:rsid w:val="00372AD4"/>
    <w:rsid w:val="00372C91"/>
    <w:rsid w:val="00372C99"/>
    <w:rsid w:val="00372ED8"/>
    <w:rsid w:val="00373219"/>
    <w:rsid w:val="003734EC"/>
    <w:rsid w:val="00373568"/>
    <w:rsid w:val="0037361C"/>
    <w:rsid w:val="003737F0"/>
    <w:rsid w:val="00373929"/>
    <w:rsid w:val="00373A9B"/>
    <w:rsid w:val="00373BA7"/>
    <w:rsid w:val="00373E3A"/>
    <w:rsid w:val="00373E56"/>
    <w:rsid w:val="00373E86"/>
    <w:rsid w:val="00374234"/>
    <w:rsid w:val="0037444C"/>
    <w:rsid w:val="00374477"/>
    <w:rsid w:val="00374717"/>
    <w:rsid w:val="00374738"/>
    <w:rsid w:val="0037517F"/>
    <w:rsid w:val="00375695"/>
    <w:rsid w:val="00375AC2"/>
    <w:rsid w:val="00375E24"/>
    <w:rsid w:val="00375E96"/>
    <w:rsid w:val="003767C2"/>
    <w:rsid w:val="003769E7"/>
    <w:rsid w:val="00376B11"/>
    <w:rsid w:val="00376D87"/>
    <w:rsid w:val="00376DC5"/>
    <w:rsid w:val="00377043"/>
    <w:rsid w:val="0037741C"/>
    <w:rsid w:val="00377634"/>
    <w:rsid w:val="00377911"/>
    <w:rsid w:val="00377A28"/>
    <w:rsid w:val="00377BB9"/>
    <w:rsid w:val="00377C5F"/>
    <w:rsid w:val="00377DE7"/>
    <w:rsid w:val="0038039D"/>
    <w:rsid w:val="00380DE6"/>
    <w:rsid w:val="00381075"/>
    <w:rsid w:val="00381253"/>
    <w:rsid w:val="003813F9"/>
    <w:rsid w:val="00381490"/>
    <w:rsid w:val="003817D7"/>
    <w:rsid w:val="00382684"/>
    <w:rsid w:val="00382A46"/>
    <w:rsid w:val="00382D5E"/>
    <w:rsid w:val="00383270"/>
    <w:rsid w:val="0038335E"/>
    <w:rsid w:val="00383B19"/>
    <w:rsid w:val="003841C4"/>
    <w:rsid w:val="003841CF"/>
    <w:rsid w:val="003842CD"/>
    <w:rsid w:val="0038436F"/>
    <w:rsid w:val="00384B03"/>
    <w:rsid w:val="00384B44"/>
    <w:rsid w:val="00384EE1"/>
    <w:rsid w:val="003850F1"/>
    <w:rsid w:val="00385621"/>
    <w:rsid w:val="00385C81"/>
    <w:rsid w:val="00385CC6"/>
    <w:rsid w:val="0038616F"/>
    <w:rsid w:val="00386443"/>
    <w:rsid w:val="003865C6"/>
    <w:rsid w:val="0038686D"/>
    <w:rsid w:val="003868B6"/>
    <w:rsid w:val="00386A11"/>
    <w:rsid w:val="0038706C"/>
    <w:rsid w:val="00387184"/>
    <w:rsid w:val="00387190"/>
    <w:rsid w:val="00387451"/>
    <w:rsid w:val="003874E3"/>
    <w:rsid w:val="003875E0"/>
    <w:rsid w:val="003877F1"/>
    <w:rsid w:val="00387AF4"/>
    <w:rsid w:val="00387B97"/>
    <w:rsid w:val="00387BAF"/>
    <w:rsid w:val="00387C2C"/>
    <w:rsid w:val="00387E97"/>
    <w:rsid w:val="003900D0"/>
    <w:rsid w:val="003902AE"/>
    <w:rsid w:val="00390F16"/>
    <w:rsid w:val="003911CB"/>
    <w:rsid w:val="003912DD"/>
    <w:rsid w:val="00391935"/>
    <w:rsid w:val="003919DF"/>
    <w:rsid w:val="00391B46"/>
    <w:rsid w:val="00391D8A"/>
    <w:rsid w:val="00391E1C"/>
    <w:rsid w:val="00391FF2"/>
    <w:rsid w:val="00392559"/>
    <w:rsid w:val="0039269C"/>
    <w:rsid w:val="00392872"/>
    <w:rsid w:val="00392FE3"/>
    <w:rsid w:val="00393004"/>
    <w:rsid w:val="00393274"/>
    <w:rsid w:val="00393598"/>
    <w:rsid w:val="00393648"/>
    <w:rsid w:val="003937E2"/>
    <w:rsid w:val="00393A46"/>
    <w:rsid w:val="00393A48"/>
    <w:rsid w:val="00393AA7"/>
    <w:rsid w:val="00393BE0"/>
    <w:rsid w:val="00393E95"/>
    <w:rsid w:val="003943F7"/>
    <w:rsid w:val="00394A2E"/>
    <w:rsid w:val="00394B6A"/>
    <w:rsid w:val="00394E91"/>
    <w:rsid w:val="00395078"/>
    <w:rsid w:val="00395819"/>
    <w:rsid w:val="00395883"/>
    <w:rsid w:val="00395D85"/>
    <w:rsid w:val="00395DAD"/>
    <w:rsid w:val="0039649C"/>
    <w:rsid w:val="0039686E"/>
    <w:rsid w:val="00396A8D"/>
    <w:rsid w:val="00396DC1"/>
    <w:rsid w:val="00396F4E"/>
    <w:rsid w:val="003976FA"/>
    <w:rsid w:val="003977FA"/>
    <w:rsid w:val="00397BA1"/>
    <w:rsid w:val="00397DD6"/>
    <w:rsid w:val="00397DDD"/>
    <w:rsid w:val="003A0398"/>
    <w:rsid w:val="003A03EB"/>
    <w:rsid w:val="003A0B97"/>
    <w:rsid w:val="003A0E15"/>
    <w:rsid w:val="003A0FB6"/>
    <w:rsid w:val="003A144A"/>
    <w:rsid w:val="003A1457"/>
    <w:rsid w:val="003A15B9"/>
    <w:rsid w:val="003A169B"/>
    <w:rsid w:val="003A1841"/>
    <w:rsid w:val="003A1FC0"/>
    <w:rsid w:val="003A214A"/>
    <w:rsid w:val="003A2236"/>
    <w:rsid w:val="003A2C8E"/>
    <w:rsid w:val="003A2CDD"/>
    <w:rsid w:val="003A34F7"/>
    <w:rsid w:val="003A35FD"/>
    <w:rsid w:val="003A377A"/>
    <w:rsid w:val="003A3871"/>
    <w:rsid w:val="003A394C"/>
    <w:rsid w:val="003A45AA"/>
    <w:rsid w:val="003A45F3"/>
    <w:rsid w:val="003A4CB6"/>
    <w:rsid w:val="003A4E8F"/>
    <w:rsid w:val="003A5708"/>
    <w:rsid w:val="003A5A32"/>
    <w:rsid w:val="003A5BB3"/>
    <w:rsid w:val="003A621C"/>
    <w:rsid w:val="003A6411"/>
    <w:rsid w:val="003A6473"/>
    <w:rsid w:val="003A64B1"/>
    <w:rsid w:val="003A7029"/>
    <w:rsid w:val="003A73DD"/>
    <w:rsid w:val="003A754F"/>
    <w:rsid w:val="003A7571"/>
    <w:rsid w:val="003A7846"/>
    <w:rsid w:val="003B010C"/>
    <w:rsid w:val="003B01AB"/>
    <w:rsid w:val="003B0415"/>
    <w:rsid w:val="003B0852"/>
    <w:rsid w:val="003B0DD3"/>
    <w:rsid w:val="003B1213"/>
    <w:rsid w:val="003B1686"/>
    <w:rsid w:val="003B1B47"/>
    <w:rsid w:val="003B1BEA"/>
    <w:rsid w:val="003B1D0A"/>
    <w:rsid w:val="003B25DE"/>
    <w:rsid w:val="003B28F6"/>
    <w:rsid w:val="003B2C6D"/>
    <w:rsid w:val="003B2CBB"/>
    <w:rsid w:val="003B37D9"/>
    <w:rsid w:val="003B44E1"/>
    <w:rsid w:val="003B4656"/>
    <w:rsid w:val="003B4742"/>
    <w:rsid w:val="003B4875"/>
    <w:rsid w:val="003B4A23"/>
    <w:rsid w:val="003B4AFF"/>
    <w:rsid w:val="003B4E9D"/>
    <w:rsid w:val="003B5229"/>
    <w:rsid w:val="003B546A"/>
    <w:rsid w:val="003B597F"/>
    <w:rsid w:val="003B5B15"/>
    <w:rsid w:val="003B5E86"/>
    <w:rsid w:val="003B625C"/>
    <w:rsid w:val="003B6349"/>
    <w:rsid w:val="003B6A93"/>
    <w:rsid w:val="003B6D90"/>
    <w:rsid w:val="003B7000"/>
    <w:rsid w:val="003B70BF"/>
    <w:rsid w:val="003B786B"/>
    <w:rsid w:val="003B7D44"/>
    <w:rsid w:val="003B7F62"/>
    <w:rsid w:val="003C037D"/>
    <w:rsid w:val="003C05A2"/>
    <w:rsid w:val="003C0B2D"/>
    <w:rsid w:val="003C0B9F"/>
    <w:rsid w:val="003C0E12"/>
    <w:rsid w:val="003C104E"/>
    <w:rsid w:val="003C10B2"/>
    <w:rsid w:val="003C13F9"/>
    <w:rsid w:val="003C14A6"/>
    <w:rsid w:val="003C17D6"/>
    <w:rsid w:val="003C19A3"/>
    <w:rsid w:val="003C1E0E"/>
    <w:rsid w:val="003C1E48"/>
    <w:rsid w:val="003C1EFC"/>
    <w:rsid w:val="003C20BD"/>
    <w:rsid w:val="003C211E"/>
    <w:rsid w:val="003C253F"/>
    <w:rsid w:val="003C2A58"/>
    <w:rsid w:val="003C2E4A"/>
    <w:rsid w:val="003C3023"/>
    <w:rsid w:val="003C35F0"/>
    <w:rsid w:val="003C3B74"/>
    <w:rsid w:val="003C3D2C"/>
    <w:rsid w:val="003C3D6E"/>
    <w:rsid w:val="003C3FD3"/>
    <w:rsid w:val="003C4050"/>
    <w:rsid w:val="003C4291"/>
    <w:rsid w:val="003C55B4"/>
    <w:rsid w:val="003C5952"/>
    <w:rsid w:val="003C59E9"/>
    <w:rsid w:val="003C5AB1"/>
    <w:rsid w:val="003C5B51"/>
    <w:rsid w:val="003C5C14"/>
    <w:rsid w:val="003C5D8C"/>
    <w:rsid w:val="003C5EEA"/>
    <w:rsid w:val="003C604A"/>
    <w:rsid w:val="003C6080"/>
    <w:rsid w:val="003C6312"/>
    <w:rsid w:val="003C64D1"/>
    <w:rsid w:val="003C69FB"/>
    <w:rsid w:val="003C6E62"/>
    <w:rsid w:val="003C761C"/>
    <w:rsid w:val="003C7727"/>
    <w:rsid w:val="003C7BD1"/>
    <w:rsid w:val="003D01DB"/>
    <w:rsid w:val="003D02AB"/>
    <w:rsid w:val="003D0389"/>
    <w:rsid w:val="003D07D9"/>
    <w:rsid w:val="003D0A96"/>
    <w:rsid w:val="003D0CD9"/>
    <w:rsid w:val="003D1079"/>
    <w:rsid w:val="003D134E"/>
    <w:rsid w:val="003D1392"/>
    <w:rsid w:val="003D16A8"/>
    <w:rsid w:val="003D1787"/>
    <w:rsid w:val="003D1964"/>
    <w:rsid w:val="003D21CF"/>
    <w:rsid w:val="003D244E"/>
    <w:rsid w:val="003D24BA"/>
    <w:rsid w:val="003D283B"/>
    <w:rsid w:val="003D28A9"/>
    <w:rsid w:val="003D2B1A"/>
    <w:rsid w:val="003D2BEB"/>
    <w:rsid w:val="003D334E"/>
    <w:rsid w:val="003D3A13"/>
    <w:rsid w:val="003D3B2D"/>
    <w:rsid w:val="003D3B48"/>
    <w:rsid w:val="003D3BF8"/>
    <w:rsid w:val="003D3F5A"/>
    <w:rsid w:val="003D3FA2"/>
    <w:rsid w:val="003D405E"/>
    <w:rsid w:val="003D42E2"/>
    <w:rsid w:val="003D4368"/>
    <w:rsid w:val="003D453E"/>
    <w:rsid w:val="003D4732"/>
    <w:rsid w:val="003D47F8"/>
    <w:rsid w:val="003D491A"/>
    <w:rsid w:val="003D4B20"/>
    <w:rsid w:val="003D4FCE"/>
    <w:rsid w:val="003D5042"/>
    <w:rsid w:val="003D53FE"/>
    <w:rsid w:val="003D5523"/>
    <w:rsid w:val="003D580D"/>
    <w:rsid w:val="003D5944"/>
    <w:rsid w:val="003D5A66"/>
    <w:rsid w:val="003D5DA6"/>
    <w:rsid w:val="003D6618"/>
    <w:rsid w:val="003D67EB"/>
    <w:rsid w:val="003D684E"/>
    <w:rsid w:val="003D6903"/>
    <w:rsid w:val="003D6B0B"/>
    <w:rsid w:val="003D6CD9"/>
    <w:rsid w:val="003D72F0"/>
    <w:rsid w:val="003D73BE"/>
    <w:rsid w:val="003D7422"/>
    <w:rsid w:val="003D7542"/>
    <w:rsid w:val="003D77F8"/>
    <w:rsid w:val="003D7A26"/>
    <w:rsid w:val="003D7B5E"/>
    <w:rsid w:val="003D7FCC"/>
    <w:rsid w:val="003E0575"/>
    <w:rsid w:val="003E060D"/>
    <w:rsid w:val="003E0817"/>
    <w:rsid w:val="003E097B"/>
    <w:rsid w:val="003E0DBD"/>
    <w:rsid w:val="003E0F1C"/>
    <w:rsid w:val="003E1308"/>
    <w:rsid w:val="003E13E3"/>
    <w:rsid w:val="003E140B"/>
    <w:rsid w:val="003E15F7"/>
    <w:rsid w:val="003E1652"/>
    <w:rsid w:val="003E1917"/>
    <w:rsid w:val="003E1E30"/>
    <w:rsid w:val="003E2203"/>
    <w:rsid w:val="003E2299"/>
    <w:rsid w:val="003E2446"/>
    <w:rsid w:val="003E25EC"/>
    <w:rsid w:val="003E274E"/>
    <w:rsid w:val="003E28B5"/>
    <w:rsid w:val="003E3065"/>
    <w:rsid w:val="003E3090"/>
    <w:rsid w:val="003E30AA"/>
    <w:rsid w:val="003E3426"/>
    <w:rsid w:val="003E3706"/>
    <w:rsid w:val="003E373B"/>
    <w:rsid w:val="003E3998"/>
    <w:rsid w:val="003E39C4"/>
    <w:rsid w:val="003E3B9C"/>
    <w:rsid w:val="003E3D1F"/>
    <w:rsid w:val="003E427E"/>
    <w:rsid w:val="003E4B7B"/>
    <w:rsid w:val="003E4D64"/>
    <w:rsid w:val="003E5D53"/>
    <w:rsid w:val="003E649F"/>
    <w:rsid w:val="003E6BF6"/>
    <w:rsid w:val="003E7B99"/>
    <w:rsid w:val="003F0165"/>
    <w:rsid w:val="003F09A3"/>
    <w:rsid w:val="003F09AE"/>
    <w:rsid w:val="003F0B21"/>
    <w:rsid w:val="003F101A"/>
    <w:rsid w:val="003F177A"/>
    <w:rsid w:val="003F1B48"/>
    <w:rsid w:val="003F1CF6"/>
    <w:rsid w:val="003F1DD2"/>
    <w:rsid w:val="003F1E51"/>
    <w:rsid w:val="003F20C3"/>
    <w:rsid w:val="003F219F"/>
    <w:rsid w:val="003F2AE2"/>
    <w:rsid w:val="003F2C29"/>
    <w:rsid w:val="003F2F6E"/>
    <w:rsid w:val="003F3873"/>
    <w:rsid w:val="003F3D84"/>
    <w:rsid w:val="003F3E9A"/>
    <w:rsid w:val="003F3EFD"/>
    <w:rsid w:val="003F402F"/>
    <w:rsid w:val="003F4853"/>
    <w:rsid w:val="003F4B73"/>
    <w:rsid w:val="003F4E84"/>
    <w:rsid w:val="003F5510"/>
    <w:rsid w:val="003F5A79"/>
    <w:rsid w:val="003F628C"/>
    <w:rsid w:val="003F70E1"/>
    <w:rsid w:val="003F71EA"/>
    <w:rsid w:val="003F72E6"/>
    <w:rsid w:val="003F7934"/>
    <w:rsid w:val="003F7CB1"/>
    <w:rsid w:val="003F7CBB"/>
    <w:rsid w:val="003F7D55"/>
    <w:rsid w:val="0040004E"/>
    <w:rsid w:val="004003C3"/>
    <w:rsid w:val="004003CB"/>
    <w:rsid w:val="00400599"/>
    <w:rsid w:val="004007A1"/>
    <w:rsid w:val="00400921"/>
    <w:rsid w:val="00400A44"/>
    <w:rsid w:val="00400AB9"/>
    <w:rsid w:val="00400FEF"/>
    <w:rsid w:val="00401203"/>
    <w:rsid w:val="00401243"/>
    <w:rsid w:val="0040151F"/>
    <w:rsid w:val="00401637"/>
    <w:rsid w:val="0040165D"/>
    <w:rsid w:val="00401BFD"/>
    <w:rsid w:val="00401D51"/>
    <w:rsid w:val="00402012"/>
    <w:rsid w:val="004021C6"/>
    <w:rsid w:val="00402991"/>
    <w:rsid w:val="0040326A"/>
    <w:rsid w:val="004032C9"/>
    <w:rsid w:val="004034B3"/>
    <w:rsid w:val="00403B79"/>
    <w:rsid w:val="00403E21"/>
    <w:rsid w:val="00403EB6"/>
    <w:rsid w:val="00404734"/>
    <w:rsid w:val="00404C69"/>
    <w:rsid w:val="00404D3C"/>
    <w:rsid w:val="00404FA8"/>
    <w:rsid w:val="00404FD2"/>
    <w:rsid w:val="00405269"/>
    <w:rsid w:val="004052A8"/>
    <w:rsid w:val="00405791"/>
    <w:rsid w:val="0040646A"/>
    <w:rsid w:val="0040676F"/>
    <w:rsid w:val="00406BD1"/>
    <w:rsid w:val="00406E01"/>
    <w:rsid w:val="00406E94"/>
    <w:rsid w:val="00406FB5"/>
    <w:rsid w:val="0040720D"/>
    <w:rsid w:val="004073B8"/>
    <w:rsid w:val="00407B76"/>
    <w:rsid w:val="00407F28"/>
    <w:rsid w:val="00410985"/>
    <w:rsid w:val="00410C5F"/>
    <w:rsid w:val="0041134C"/>
    <w:rsid w:val="00411822"/>
    <w:rsid w:val="00411D43"/>
    <w:rsid w:val="00411E1F"/>
    <w:rsid w:val="004127FB"/>
    <w:rsid w:val="004128A3"/>
    <w:rsid w:val="00412A70"/>
    <w:rsid w:val="00412CAD"/>
    <w:rsid w:val="00412DF6"/>
    <w:rsid w:val="00413756"/>
    <w:rsid w:val="0041375C"/>
    <w:rsid w:val="00413907"/>
    <w:rsid w:val="00413AC1"/>
    <w:rsid w:val="00413B03"/>
    <w:rsid w:val="00413C06"/>
    <w:rsid w:val="00414DBC"/>
    <w:rsid w:val="0041508C"/>
    <w:rsid w:val="00415235"/>
    <w:rsid w:val="00415641"/>
    <w:rsid w:val="004158E4"/>
    <w:rsid w:val="00415AD6"/>
    <w:rsid w:val="00415B8D"/>
    <w:rsid w:val="00415C69"/>
    <w:rsid w:val="00415F85"/>
    <w:rsid w:val="00415FCC"/>
    <w:rsid w:val="004160F6"/>
    <w:rsid w:val="004172AF"/>
    <w:rsid w:val="00417751"/>
    <w:rsid w:val="00417AE9"/>
    <w:rsid w:val="00417BF0"/>
    <w:rsid w:val="00417C59"/>
    <w:rsid w:val="004207FF"/>
    <w:rsid w:val="00420811"/>
    <w:rsid w:val="0042098D"/>
    <w:rsid w:val="00420C36"/>
    <w:rsid w:val="00420FE4"/>
    <w:rsid w:val="00421288"/>
    <w:rsid w:val="0042161D"/>
    <w:rsid w:val="0042178F"/>
    <w:rsid w:val="004219EC"/>
    <w:rsid w:val="00421A77"/>
    <w:rsid w:val="00421AD6"/>
    <w:rsid w:val="00421D22"/>
    <w:rsid w:val="00421E82"/>
    <w:rsid w:val="00421F65"/>
    <w:rsid w:val="004225BF"/>
    <w:rsid w:val="004227EA"/>
    <w:rsid w:val="0042297C"/>
    <w:rsid w:val="004229A1"/>
    <w:rsid w:val="00422C3F"/>
    <w:rsid w:val="00423206"/>
    <w:rsid w:val="00423544"/>
    <w:rsid w:val="00423752"/>
    <w:rsid w:val="0042399B"/>
    <w:rsid w:val="00423DFC"/>
    <w:rsid w:val="00423FC0"/>
    <w:rsid w:val="00424875"/>
    <w:rsid w:val="00424879"/>
    <w:rsid w:val="00424F38"/>
    <w:rsid w:val="004253C3"/>
    <w:rsid w:val="00425473"/>
    <w:rsid w:val="0042574D"/>
    <w:rsid w:val="00425952"/>
    <w:rsid w:val="00425A51"/>
    <w:rsid w:val="00425D2B"/>
    <w:rsid w:val="00426286"/>
    <w:rsid w:val="00426444"/>
    <w:rsid w:val="00426B4F"/>
    <w:rsid w:val="00426D13"/>
    <w:rsid w:val="00426DAA"/>
    <w:rsid w:val="0042700E"/>
    <w:rsid w:val="00427117"/>
    <w:rsid w:val="004271CB"/>
    <w:rsid w:val="004278DC"/>
    <w:rsid w:val="004279BD"/>
    <w:rsid w:val="004279FC"/>
    <w:rsid w:val="00427EA7"/>
    <w:rsid w:val="00430212"/>
    <w:rsid w:val="004308F3"/>
    <w:rsid w:val="00430C54"/>
    <w:rsid w:val="00430CE1"/>
    <w:rsid w:val="00430CEA"/>
    <w:rsid w:val="00430D2B"/>
    <w:rsid w:val="00430D49"/>
    <w:rsid w:val="00430EB6"/>
    <w:rsid w:val="00431124"/>
    <w:rsid w:val="0043115B"/>
    <w:rsid w:val="0043125D"/>
    <w:rsid w:val="004315DD"/>
    <w:rsid w:val="00431BD8"/>
    <w:rsid w:val="00431C38"/>
    <w:rsid w:val="00431CFB"/>
    <w:rsid w:val="00431DAE"/>
    <w:rsid w:val="0043229D"/>
    <w:rsid w:val="004322A2"/>
    <w:rsid w:val="00432331"/>
    <w:rsid w:val="00432635"/>
    <w:rsid w:val="0043278E"/>
    <w:rsid w:val="00432CE2"/>
    <w:rsid w:val="00432DD3"/>
    <w:rsid w:val="004332CA"/>
    <w:rsid w:val="0043357B"/>
    <w:rsid w:val="004336DE"/>
    <w:rsid w:val="00433C7F"/>
    <w:rsid w:val="00433CA9"/>
    <w:rsid w:val="00433CDF"/>
    <w:rsid w:val="00433D14"/>
    <w:rsid w:val="00433EBC"/>
    <w:rsid w:val="00433EFA"/>
    <w:rsid w:val="00434146"/>
    <w:rsid w:val="00434309"/>
    <w:rsid w:val="0043450E"/>
    <w:rsid w:val="004347B5"/>
    <w:rsid w:val="00434A87"/>
    <w:rsid w:val="00434B2E"/>
    <w:rsid w:val="00434B5C"/>
    <w:rsid w:val="00434BC1"/>
    <w:rsid w:val="0043538B"/>
    <w:rsid w:val="004355FB"/>
    <w:rsid w:val="00435BF4"/>
    <w:rsid w:val="00436334"/>
    <w:rsid w:val="00436349"/>
    <w:rsid w:val="004364BE"/>
    <w:rsid w:val="0043680C"/>
    <w:rsid w:val="00436C24"/>
    <w:rsid w:val="00436C44"/>
    <w:rsid w:val="00437129"/>
    <w:rsid w:val="004376EA"/>
    <w:rsid w:val="004377BD"/>
    <w:rsid w:val="00437920"/>
    <w:rsid w:val="00437B05"/>
    <w:rsid w:val="00440221"/>
    <w:rsid w:val="0044074F"/>
    <w:rsid w:val="00440990"/>
    <w:rsid w:val="00440A87"/>
    <w:rsid w:val="00440DF9"/>
    <w:rsid w:val="00441193"/>
    <w:rsid w:val="00441216"/>
    <w:rsid w:val="00441482"/>
    <w:rsid w:val="004416BC"/>
    <w:rsid w:val="00441EF8"/>
    <w:rsid w:val="004421F0"/>
    <w:rsid w:val="00442400"/>
    <w:rsid w:val="004425CA"/>
    <w:rsid w:val="00442D3C"/>
    <w:rsid w:val="00443978"/>
    <w:rsid w:val="00443C6B"/>
    <w:rsid w:val="00443F57"/>
    <w:rsid w:val="00444100"/>
    <w:rsid w:val="00444A76"/>
    <w:rsid w:val="00444B2B"/>
    <w:rsid w:val="004451C1"/>
    <w:rsid w:val="004454B6"/>
    <w:rsid w:val="004457B8"/>
    <w:rsid w:val="004457E5"/>
    <w:rsid w:val="00445F08"/>
    <w:rsid w:val="0044681D"/>
    <w:rsid w:val="00446BFE"/>
    <w:rsid w:val="00446C94"/>
    <w:rsid w:val="00446D69"/>
    <w:rsid w:val="00447027"/>
    <w:rsid w:val="00447300"/>
    <w:rsid w:val="00447739"/>
    <w:rsid w:val="00447879"/>
    <w:rsid w:val="00447A36"/>
    <w:rsid w:val="00447B38"/>
    <w:rsid w:val="00447BAD"/>
    <w:rsid w:val="00450594"/>
    <w:rsid w:val="00450A56"/>
    <w:rsid w:val="00450CF1"/>
    <w:rsid w:val="004515D9"/>
    <w:rsid w:val="004517E7"/>
    <w:rsid w:val="00452043"/>
    <w:rsid w:val="00452937"/>
    <w:rsid w:val="00452C3E"/>
    <w:rsid w:val="0045307C"/>
    <w:rsid w:val="0045315C"/>
    <w:rsid w:val="00453475"/>
    <w:rsid w:val="00453743"/>
    <w:rsid w:val="00453A19"/>
    <w:rsid w:val="00453B2F"/>
    <w:rsid w:val="00453D18"/>
    <w:rsid w:val="004540C6"/>
    <w:rsid w:val="00454365"/>
    <w:rsid w:val="004546B7"/>
    <w:rsid w:val="004547B0"/>
    <w:rsid w:val="00454A16"/>
    <w:rsid w:val="00454D5C"/>
    <w:rsid w:val="004562C7"/>
    <w:rsid w:val="00456DB1"/>
    <w:rsid w:val="00457139"/>
    <w:rsid w:val="004575C6"/>
    <w:rsid w:val="00457716"/>
    <w:rsid w:val="004605C8"/>
    <w:rsid w:val="004606BD"/>
    <w:rsid w:val="004608A0"/>
    <w:rsid w:val="004608F4"/>
    <w:rsid w:val="00460AC1"/>
    <w:rsid w:val="00460B23"/>
    <w:rsid w:val="00460B46"/>
    <w:rsid w:val="00460C05"/>
    <w:rsid w:val="00460EB1"/>
    <w:rsid w:val="00460EB2"/>
    <w:rsid w:val="004610E4"/>
    <w:rsid w:val="0046115D"/>
    <w:rsid w:val="0046131A"/>
    <w:rsid w:val="004615E7"/>
    <w:rsid w:val="00461DDE"/>
    <w:rsid w:val="00461E15"/>
    <w:rsid w:val="00461EAA"/>
    <w:rsid w:val="00461F49"/>
    <w:rsid w:val="00462030"/>
    <w:rsid w:val="004620C2"/>
    <w:rsid w:val="00462108"/>
    <w:rsid w:val="0046237C"/>
    <w:rsid w:val="00462667"/>
    <w:rsid w:val="004627DA"/>
    <w:rsid w:val="00462B16"/>
    <w:rsid w:val="00462CF5"/>
    <w:rsid w:val="00463FF7"/>
    <w:rsid w:val="0046420B"/>
    <w:rsid w:val="004645A5"/>
    <w:rsid w:val="004648D4"/>
    <w:rsid w:val="00465108"/>
    <w:rsid w:val="0046547C"/>
    <w:rsid w:val="004654B0"/>
    <w:rsid w:val="00465B40"/>
    <w:rsid w:val="00465C12"/>
    <w:rsid w:val="00465FB1"/>
    <w:rsid w:val="00466324"/>
    <w:rsid w:val="0046656C"/>
    <w:rsid w:val="004675E4"/>
    <w:rsid w:val="0046785E"/>
    <w:rsid w:val="00467BEB"/>
    <w:rsid w:val="00470582"/>
    <w:rsid w:val="00470C91"/>
    <w:rsid w:val="00470E78"/>
    <w:rsid w:val="004713D0"/>
    <w:rsid w:val="00471679"/>
    <w:rsid w:val="00471DEB"/>
    <w:rsid w:val="004721BC"/>
    <w:rsid w:val="0047236A"/>
    <w:rsid w:val="004727E7"/>
    <w:rsid w:val="00472DBF"/>
    <w:rsid w:val="00473181"/>
    <w:rsid w:val="00473465"/>
    <w:rsid w:val="00473657"/>
    <w:rsid w:val="00473871"/>
    <w:rsid w:val="00473C90"/>
    <w:rsid w:val="00473E3C"/>
    <w:rsid w:val="0047438A"/>
    <w:rsid w:val="00474542"/>
    <w:rsid w:val="00474758"/>
    <w:rsid w:val="004749AF"/>
    <w:rsid w:val="00474CFD"/>
    <w:rsid w:val="00475520"/>
    <w:rsid w:val="00475AF8"/>
    <w:rsid w:val="00475C6E"/>
    <w:rsid w:val="00476086"/>
    <w:rsid w:val="004764CF"/>
    <w:rsid w:val="00476619"/>
    <w:rsid w:val="00476949"/>
    <w:rsid w:val="004769A8"/>
    <w:rsid w:val="00476A35"/>
    <w:rsid w:val="00476ACD"/>
    <w:rsid w:val="00476B35"/>
    <w:rsid w:val="00477CC9"/>
    <w:rsid w:val="00477D1F"/>
    <w:rsid w:val="004801FB"/>
    <w:rsid w:val="00480337"/>
    <w:rsid w:val="00480664"/>
    <w:rsid w:val="0048071E"/>
    <w:rsid w:val="00480D38"/>
    <w:rsid w:val="00480FE6"/>
    <w:rsid w:val="00481546"/>
    <w:rsid w:val="0048157B"/>
    <w:rsid w:val="004817AD"/>
    <w:rsid w:val="00481B01"/>
    <w:rsid w:val="00481F3E"/>
    <w:rsid w:val="004822B9"/>
    <w:rsid w:val="0048298F"/>
    <w:rsid w:val="00482DEF"/>
    <w:rsid w:val="00482F09"/>
    <w:rsid w:val="004832A5"/>
    <w:rsid w:val="00483610"/>
    <w:rsid w:val="00483AD9"/>
    <w:rsid w:val="00483B50"/>
    <w:rsid w:val="00483B65"/>
    <w:rsid w:val="00483D56"/>
    <w:rsid w:val="00483F44"/>
    <w:rsid w:val="00484225"/>
    <w:rsid w:val="004843BA"/>
    <w:rsid w:val="00484C83"/>
    <w:rsid w:val="00484D7E"/>
    <w:rsid w:val="00484E33"/>
    <w:rsid w:val="00484E92"/>
    <w:rsid w:val="004850F3"/>
    <w:rsid w:val="00485155"/>
    <w:rsid w:val="00485222"/>
    <w:rsid w:val="0048578F"/>
    <w:rsid w:val="004859DE"/>
    <w:rsid w:val="00485BE9"/>
    <w:rsid w:val="00485DDA"/>
    <w:rsid w:val="004864BC"/>
    <w:rsid w:val="004868E1"/>
    <w:rsid w:val="00486C97"/>
    <w:rsid w:val="004873E4"/>
    <w:rsid w:val="004875B1"/>
    <w:rsid w:val="004878F3"/>
    <w:rsid w:val="00487927"/>
    <w:rsid w:val="00487A9A"/>
    <w:rsid w:val="00487B54"/>
    <w:rsid w:val="00487B97"/>
    <w:rsid w:val="00487D17"/>
    <w:rsid w:val="00490088"/>
    <w:rsid w:val="004901D4"/>
    <w:rsid w:val="00490202"/>
    <w:rsid w:val="00490514"/>
    <w:rsid w:val="00490595"/>
    <w:rsid w:val="00490682"/>
    <w:rsid w:val="004907AC"/>
    <w:rsid w:val="004908EB"/>
    <w:rsid w:val="00490912"/>
    <w:rsid w:val="00490975"/>
    <w:rsid w:val="004909CC"/>
    <w:rsid w:val="00490DC6"/>
    <w:rsid w:val="00490E33"/>
    <w:rsid w:val="00490F45"/>
    <w:rsid w:val="004911BB"/>
    <w:rsid w:val="004912DD"/>
    <w:rsid w:val="0049130A"/>
    <w:rsid w:val="00491449"/>
    <w:rsid w:val="00491ADF"/>
    <w:rsid w:val="00491F8E"/>
    <w:rsid w:val="0049280A"/>
    <w:rsid w:val="00492816"/>
    <w:rsid w:val="00492915"/>
    <w:rsid w:val="00492A3A"/>
    <w:rsid w:val="00492CCF"/>
    <w:rsid w:val="004937EB"/>
    <w:rsid w:val="00493D73"/>
    <w:rsid w:val="00493E36"/>
    <w:rsid w:val="00493E41"/>
    <w:rsid w:val="00494675"/>
    <w:rsid w:val="00494820"/>
    <w:rsid w:val="00494910"/>
    <w:rsid w:val="00494960"/>
    <w:rsid w:val="00494B07"/>
    <w:rsid w:val="00495566"/>
    <w:rsid w:val="00495726"/>
    <w:rsid w:val="00495BC8"/>
    <w:rsid w:val="00495DE0"/>
    <w:rsid w:val="00495F9C"/>
    <w:rsid w:val="0049623A"/>
    <w:rsid w:val="0049647A"/>
    <w:rsid w:val="00496929"/>
    <w:rsid w:val="004970DB"/>
    <w:rsid w:val="0049712B"/>
    <w:rsid w:val="00497960"/>
    <w:rsid w:val="00497B2C"/>
    <w:rsid w:val="004A0241"/>
    <w:rsid w:val="004A04A4"/>
    <w:rsid w:val="004A0710"/>
    <w:rsid w:val="004A0758"/>
    <w:rsid w:val="004A0777"/>
    <w:rsid w:val="004A0FB6"/>
    <w:rsid w:val="004A26C7"/>
    <w:rsid w:val="004A2A9B"/>
    <w:rsid w:val="004A2FC7"/>
    <w:rsid w:val="004A324F"/>
    <w:rsid w:val="004A3571"/>
    <w:rsid w:val="004A3572"/>
    <w:rsid w:val="004A3A6A"/>
    <w:rsid w:val="004A3C04"/>
    <w:rsid w:val="004A3D34"/>
    <w:rsid w:val="004A3EAF"/>
    <w:rsid w:val="004A45E4"/>
    <w:rsid w:val="004A460D"/>
    <w:rsid w:val="004A4810"/>
    <w:rsid w:val="004A486C"/>
    <w:rsid w:val="004A4AF8"/>
    <w:rsid w:val="004A5571"/>
    <w:rsid w:val="004A5614"/>
    <w:rsid w:val="004A569A"/>
    <w:rsid w:val="004A5B95"/>
    <w:rsid w:val="004A5BC1"/>
    <w:rsid w:val="004A654A"/>
    <w:rsid w:val="004A68D8"/>
    <w:rsid w:val="004A6A22"/>
    <w:rsid w:val="004A70E9"/>
    <w:rsid w:val="004A7F81"/>
    <w:rsid w:val="004B03E5"/>
    <w:rsid w:val="004B0E33"/>
    <w:rsid w:val="004B0FD3"/>
    <w:rsid w:val="004B11D1"/>
    <w:rsid w:val="004B18A4"/>
    <w:rsid w:val="004B1A56"/>
    <w:rsid w:val="004B1DBA"/>
    <w:rsid w:val="004B27B0"/>
    <w:rsid w:val="004B280A"/>
    <w:rsid w:val="004B2D1C"/>
    <w:rsid w:val="004B30A1"/>
    <w:rsid w:val="004B32CD"/>
    <w:rsid w:val="004B3332"/>
    <w:rsid w:val="004B377D"/>
    <w:rsid w:val="004B3A6D"/>
    <w:rsid w:val="004B3E9E"/>
    <w:rsid w:val="004B3ECE"/>
    <w:rsid w:val="004B4094"/>
    <w:rsid w:val="004B43F5"/>
    <w:rsid w:val="004B4424"/>
    <w:rsid w:val="004B4922"/>
    <w:rsid w:val="004B4CBA"/>
    <w:rsid w:val="004B52DC"/>
    <w:rsid w:val="004B5363"/>
    <w:rsid w:val="004B566E"/>
    <w:rsid w:val="004B577D"/>
    <w:rsid w:val="004B58D5"/>
    <w:rsid w:val="004B5AA1"/>
    <w:rsid w:val="004B5C86"/>
    <w:rsid w:val="004B6616"/>
    <w:rsid w:val="004B661E"/>
    <w:rsid w:val="004B67AD"/>
    <w:rsid w:val="004B682B"/>
    <w:rsid w:val="004B6A50"/>
    <w:rsid w:val="004B6F48"/>
    <w:rsid w:val="004B6FB1"/>
    <w:rsid w:val="004B7019"/>
    <w:rsid w:val="004B70F3"/>
    <w:rsid w:val="004B787B"/>
    <w:rsid w:val="004B7AF4"/>
    <w:rsid w:val="004B7C15"/>
    <w:rsid w:val="004B7DA4"/>
    <w:rsid w:val="004B7F64"/>
    <w:rsid w:val="004C01CE"/>
    <w:rsid w:val="004C04D1"/>
    <w:rsid w:val="004C0826"/>
    <w:rsid w:val="004C0BBE"/>
    <w:rsid w:val="004C0BF5"/>
    <w:rsid w:val="004C0D55"/>
    <w:rsid w:val="004C1007"/>
    <w:rsid w:val="004C115E"/>
    <w:rsid w:val="004C1528"/>
    <w:rsid w:val="004C18D9"/>
    <w:rsid w:val="004C1F68"/>
    <w:rsid w:val="004C1FDC"/>
    <w:rsid w:val="004C2057"/>
    <w:rsid w:val="004C21F4"/>
    <w:rsid w:val="004C24A5"/>
    <w:rsid w:val="004C26AB"/>
    <w:rsid w:val="004C2A56"/>
    <w:rsid w:val="004C2BFC"/>
    <w:rsid w:val="004C2D6E"/>
    <w:rsid w:val="004C3561"/>
    <w:rsid w:val="004C3960"/>
    <w:rsid w:val="004C39E8"/>
    <w:rsid w:val="004C429D"/>
    <w:rsid w:val="004C46B7"/>
    <w:rsid w:val="004C4F9D"/>
    <w:rsid w:val="004C4FFF"/>
    <w:rsid w:val="004C5080"/>
    <w:rsid w:val="004C5527"/>
    <w:rsid w:val="004C56CD"/>
    <w:rsid w:val="004C59FF"/>
    <w:rsid w:val="004C5F23"/>
    <w:rsid w:val="004C607E"/>
    <w:rsid w:val="004C6104"/>
    <w:rsid w:val="004C6509"/>
    <w:rsid w:val="004C65D1"/>
    <w:rsid w:val="004C69D8"/>
    <w:rsid w:val="004C6A36"/>
    <w:rsid w:val="004C6ABC"/>
    <w:rsid w:val="004C6B3F"/>
    <w:rsid w:val="004C6DCB"/>
    <w:rsid w:val="004C6F5F"/>
    <w:rsid w:val="004C7686"/>
    <w:rsid w:val="004C7E8D"/>
    <w:rsid w:val="004D0311"/>
    <w:rsid w:val="004D07C3"/>
    <w:rsid w:val="004D0A2E"/>
    <w:rsid w:val="004D0A4E"/>
    <w:rsid w:val="004D0AC5"/>
    <w:rsid w:val="004D0D74"/>
    <w:rsid w:val="004D1390"/>
    <w:rsid w:val="004D13DB"/>
    <w:rsid w:val="004D1412"/>
    <w:rsid w:val="004D1443"/>
    <w:rsid w:val="004D17EB"/>
    <w:rsid w:val="004D1B6A"/>
    <w:rsid w:val="004D1CD1"/>
    <w:rsid w:val="004D285A"/>
    <w:rsid w:val="004D2944"/>
    <w:rsid w:val="004D324A"/>
    <w:rsid w:val="004D380C"/>
    <w:rsid w:val="004D39D8"/>
    <w:rsid w:val="004D39E3"/>
    <w:rsid w:val="004D3B27"/>
    <w:rsid w:val="004D3C22"/>
    <w:rsid w:val="004D3D57"/>
    <w:rsid w:val="004D42B8"/>
    <w:rsid w:val="004D4B45"/>
    <w:rsid w:val="004D5016"/>
    <w:rsid w:val="004D50FA"/>
    <w:rsid w:val="004D529C"/>
    <w:rsid w:val="004D540D"/>
    <w:rsid w:val="004D5435"/>
    <w:rsid w:val="004D5786"/>
    <w:rsid w:val="004D57AE"/>
    <w:rsid w:val="004D5891"/>
    <w:rsid w:val="004D593D"/>
    <w:rsid w:val="004D5A15"/>
    <w:rsid w:val="004D5E9A"/>
    <w:rsid w:val="004D63E6"/>
    <w:rsid w:val="004D65FF"/>
    <w:rsid w:val="004D6678"/>
    <w:rsid w:val="004D6888"/>
    <w:rsid w:val="004D6C10"/>
    <w:rsid w:val="004D6EA5"/>
    <w:rsid w:val="004D7010"/>
    <w:rsid w:val="004D709F"/>
    <w:rsid w:val="004D7229"/>
    <w:rsid w:val="004D73A2"/>
    <w:rsid w:val="004D774D"/>
    <w:rsid w:val="004D79D2"/>
    <w:rsid w:val="004D7ACE"/>
    <w:rsid w:val="004D7E65"/>
    <w:rsid w:val="004E018A"/>
    <w:rsid w:val="004E03B3"/>
    <w:rsid w:val="004E0C1D"/>
    <w:rsid w:val="004E0C78"/>
    <w:rsid w:val="004E0E9F"/>
    <w:rsid w:val="004E13D6"/>
    <w:rsid w:val="004E15AE"/>
    <w:rsid w:val="004E16C0"/>
    <w:rsid w:val="004E1884"/>
    <w:rsid w:val="004E1C32"/>
    <w:rsid w:val="004E21BC"/>
    <w:rsid w:val="004E2723"/>
    <w:rsid w:val="004E2B11"/>
    <w:rsid w:val="004E2F8E"/>
    <w:rsid w:val="004E32C3"/>
    <w:rsid w:val="004E33B5"/>
    <w:rsid w:val="004E3860"/>
    <w:rsid w:val="004E3EFA"/>
    <w:rsid w:val="004E3F56"/>
    <w:rsid w:val="004E3FA4"/>
    <w:rsid w:val="004E3FD2"/>
    <w:rsid w:val="004E40BB"/>
    <w:rsid w:val="004E4189"/>
    <w:rsid w:val="004E4574"/>
    <w:rsid w:val="004E4850"/>
    <w:rsid w:val="004E50A9"/>
    <w:rsid w:val="004E53D4"/>
    <w:rsid w:val="004E54C7"/>
    <w:rsid w:val="004E58A4"/>
    <w:rsid w:val="004E5A26"/>
    <w:rsid w:val="004E5BA1"/>
    <w:rsid w:val="004E5D4F"/>
    <w:rsid w:val="004E5F42"/>
    <w:rsid w:val="004E620A"/>
    <w:rsid w:val="004E6515"/>
    <w:rsid w:val="004E673A"/>
    <w:rsid w:val="004E6914"/>
    <w:rsid w:val="004E6A97"/>
    <w:rsid w:val="004E6B15"/>
    <w:rsid w:val="004E7061"/>
    <w:rsid w:val="004E72D0"/>
    <w:rsid w:val="004E7433"/>
    <w:rsid w:val="004E7800"/>
    <w:rsid w:val="004E783D"/>
    <w:rsid w:val="004E7D9C"/>
    <w:rsid w:val="004F006E"/>
    <w:rsid w:val="004F02D2"/>
    <w:rsid w:val="004F04EC"/>
    <w:rsid w:val="004F0695"/>
    <w:rsid w:val="004F0747"/>
    <w:rsid w:val="004F07A4"/>
    <w:rsid w:val="004F0A03"/>
    <w:rsid w:val="004F11D7"/>
    <w:rsid w:val="004F128E"/>
    <w:rsid w:val="004F145E"/>
    <w:rsid w:val="004F175C"/>
    <w:rsid w:val="004F176D"/>
    <w:rsid w:val="004F1902"/>
    <w:rsid w:val="004F19A8"/>
    <w:rsid w:val="004F1A60"/>
    <w:rsid w:val="004F1F6A"/>
    <w:rsid w:val="004F25B5"/>
    <w:rsid w:val="004F2AAE"/>
    <w:rsid w:val="004F308D"/>
    <w:rsid w:val="004F344B"/>
    <w:rsid w:val="004F34A2"/>
    <w:rsid w:val="004F395F"/>
    <w:rsid w:val="004F3A40"/>
    <w:rsid w:val="004F3A78"/>
    <w:rsid w:val="004F3CC0"/>
    <w:rsid w:val="004F4E15"/>
    <w:rsid w:val="004F514A"/>
    <w:rsid w:val="004F5442"/>
    <w:rsid w:val="004F5976"/>
    <w:rsid w:val="004F5AE7"/>
    <w:rsid w:val="004F6217"/>
    <w:rsid w:val="004F62AA"/>
    <w:rsid w:val="004F6626"/>
    <w:rsid w:val="004F6802"/>
    <w:rsid w:val="004F68C9"/>
    <w:rsid w:val="004F6A1B"/>
    <w:rsid w:val="004F6ACC"/>
    <w:rsid w:val="004F6B1A"/>
    <w:rsid w:val="004F6D78"/>
    <w:rsid w:val="004F6E66"/>
    <w:rsid w:val="004F6F75"/>
    <w:rsid w:val="004F6F94"/>
    <w:rsid w:val="004F7341"/>
    <w:rsid w:val="004F77F0"/>
    <w:rsid w:val="004F77F1"/>
    <w:rsid w:val="004F7948"/>
    <w:rsid w:val="004F7D77"/>
    <w:rsid w:val="004F7F30"/>
    <w:rsid w:val="00500140"/>
    <w:rsid w:val="005003C2"/>
    <w:rsid w:val="00500735"/>
    <w:rsid w:val="0050084D"/>
    <w:rsid w:val="005013A4"/>
    <w:rsid w:val="005016EB"/>
    <w:rsid w:val="0050184D"/>
    <w:rsid w:val="00501881"/>
    <w:rsid w:val="0050191A"/>
    <w:rsid w:val="00501C6F"/>
    <w:rsid w:val="00502008"/>
    <w:rsid w:val="005022FE"/>
    <w:rsid w:val="0050232E"/>
    <w:rsid w:val="005024D9"/>
    <w:rsid w:val="00502974"/>
    <w:rsid w:val="005030DE"/>
    <w:rsid w:val="0050334A"/>
    <w:rsid w:val="0050340D"/>
    <w:rsid w:val="00503436"/>
    <w:rsid w:val="005034B0"/>
    <w:rsid w:val="005035EE"/>
    <w:rsid w:val="00504171"/>
    <w:rsid w:val="0050423D"/>
    <w:rsid w:val="0050438B"/>
    <w:rsid w:val="005045E8"/>
    <w:rsid w:val="0050462A"/>
    <w:rsid w:val="005049A4"/>
    <w:rsid w:val="005049C8"/>
    <w:rsid w:val="00504A3E"/>
    <w:rsid w:val="00504BE4"/>
    <w:rsid w:val="00504EB5"/>
    <w:rsid w:val="0050504A"/>
    <w:rsid w:val="005053A5"/>
    <w:rsid w:val="005054B9"/>
    <w:rsid w:val="005059BE"/>
    <w:rsid w:val="00505D30"/>
    <w:rsid w:val="00505DBB"/>
    <w:rsid w:val="005066AD"/>
    <w:rsid w:val="00506756"/>
    <w:rsid w:val="0050677A"/>
    <w:rsid w:val="00506A1A"/>
    <w:rsid w:val="00506BCE"/>
    <w:rsid w:val="00506D43"/>
    <w:rsid w:val="00507072"/>
    <w:rsid w:val="005078B0"/>
    <w:rsid w:val="00507CEB"/>
    <w:rsid w:val="00507E56"/>
    <w:rsid w:val="00507ED0"/>
    <w:rsid w:val="00510380"/>
    <w:rsid w:val="0051041A"/>
    <w:rsid w:val="0051046F"/>
    <w:rsid w:val="005106D6"/>
    <w:rsid w:val="0051070C"/>
    <w:rsid w:val="00510745"/>
    <w:rsid w:val="00510779"/>
    <w:rsid w:val="005107DA"/>
    <w:rsid w:val="005108A1"/>
    <w:rsid w:val="00510C20"/>
    <w:rsid w:val="00510E1F"/>
    <w:rsid w:val="00510EEE"/>
    <w:rsid w:val="00511043"/>
    <w:rsid w:val="0051151A"/>
    <w:rsid w:val="00511AB4"/>
    <w:rsid w:val="00512037"/>
    <w:rsid w:val="0051237F"/>
    <w:rsid w:val="0051284F"/>
    <w:rsid w:val="00512A43"/>
    <w:rsid w:val="00512A85"/>
    <w:rsid w:val="00512DC2"/>
    <w:rsid w:val="00512E08"/>
    <w:rsid w:val="005132B4"/>
    <w:rsid w:val="00513480"/>
    <w:rsid w:val="0051352B"/>
    <w:rsid w:val="005135D6"/>
    <w:rsid w:val="0051366D"/>
    <w:rsid w:val="0051378D"/>
    <w:rsid w:val="00514098"/>
    <w:rsid w:val="005140F0"/>
    <w:rsid w:val="00514190"/>
    <w:rsid w:val="00514725"/>
    <w:rsid w:val="00514825"/>
    <w:rsid w:val="00514851"/>
    <w:rsid w:val="00514A2A"/>
    <w:rsid w:val="005153C2"/>
    <w:rsid w:val="0051551C"/>
    <w:rsid w:val="005156F9"/>
    <w:rsid w:val="00515966"/>
    <w:rsid w:val="00515EC2"/>
    <w:rsid w:val="005161F5"/>
    <w:rsid w:val="00517134"/>
    <w:rsid w:val="005175A6"/>
    <w:rsid w:val="005176FD"/>
    <w:rsid w:val="005178B5"/>
    <w:rsid w:val="00517A03"/>
    <w:rsid w:val="00517A0D"/>
    <w:rsid w:val="00520098"/>
    <w:rsid w:val="00520C41"/>
    <w:rsid w:val="00520D40"/>
    <w:rsid w:val="00521A3D"/>
    <w:rsid w:val="00521CDD"/>
    <w:rsid w:val="0052205F"/>
    <w:rsid w:val="005223DA"/>
    <w:rsid w:val="005223DF"/>
    <w:rsid w:val="00522A81"/>
    <w:rsid w:val="00522C2D"/>
    <w:rsid w:val="00522E11"/>
    <w:rsid w:val="005230DF"/>
    <w:rsid w:val="005231EC"/>
    <w:rsid w:val="0052330A"/>
    <w:rsid w:val="0052334F"/>
    <w:rsid w:val="005238A9"/>
    <w:rsid w:val="005240D1"/>
    <w:rsid w:val="00524136"/>
    <w:rsid w:val="00524473"/>
    <w:rsid w:val="0052470D"/>
    <w:rsid w:val="00524D93"/>
    <w:rsid w:val="0052518A"/>
    <w:rsid w:val="00525A45"/>
    <w:rsid w:val="005261D4"/>
    <w:rsid w:val="0052648C"/>
    <w:rsid w:val="00526CFA"/>
    <w:rsid w:val="00526F1B"/>
    <w:rsid w:val="0052737F"/>
    <w:rsid w:val="005278A0"/>
    <w:rsid w:val="00527A94"/>
    <w:rsid w:val="00527FD8"/>
    <w:rsid w:val="005302CA"/>
    <w:rsid w:val="00530407"/>
    <w:rsid w:val="00530588"/>
    <w:rsid w:val="005307A4"/>
    <w:rsid w:val="0053199A"/>
    <w:rsid w:val="00531FD1"/>
    <w:rsid w:val="00532554"/>
    <w:rsid w:val="00532BFC"/>
    <w:rsid w:val="00532D38"/>
    <w:rsid w:val="00533495"/>
    <w:rsid w:val="00533773"/>
    <w:rsid w:val="005338E0"/>
    <w:rsid w:val="005342EB"/>
    <w:rsid w:val="00534434"/>
    <w:rsid w:val="005348E4"/>
    <w:rsid w:val="00534E1C"/>
    <w:rsid w:val="0053512B"/>
    <w:rsid w:val="00535159"/>
    <w:rsid w:val="0053679E"/>
    <w:rsid w:val="00536AF2"/>
    <w:rsid w:val="00536B7E"/>
    <w:rsid w:val="0053738A"/>
    <w:rsid w:val="00537EBC"/>
    <w:rsid w:val="00540331"/>
    <w:rsid w:val="0054048B"/>
    <w:rsid w:val="0054093D"/>
    <w:rsid w:val="00540D5A"/>
    <w:rsid w:val="00540FE1"/>
    <w:rsid w:val="005410E4"/>
    <w:rsid w:val="0054168E"/>
    <w:rsid w:val="00541A4C"/>
    <w:rsid w:val="00541EE7"/>
    <w:rsid w:val="0054231B"/>
    <w:rsid w:val="0054270A"/>
    <w:rsid w:val="00542A66"/>
    <w:rsid w:val="00542AF0"/>
    <w:rsid w:val="00542BB8"/>
    <w:rsid w:val="00542D8A"/>
    <w:rsid w:val="00542EA9"/>
    <w:rsid w:val="00543222"/>
    <w:rsid w:val="0054338F"/>
    <w:rsid w:val="0054346D"/>
    <w:rsid w:val="00543698"/>
    <w:rsid w:val="00543D36"/>
    <w:rsid w:val="00543DA3"/>
    <w:rsid w:val="00543F96"/>
    <w:rsid w:val="005441BC"/>
    <w:rsid w:val="00544473"/>
    <w:rsid w:val="0054492F"/>
    <w:rsid w:val="00545706"/>
    <w:rsid w:val="0054580E"/>
    <w:rsid w:val="0054587F"/>
    <w:rsid w:val="005458AF"/>
    <w:rsid w:val="005459A9"/>
    <w:rsid w:val="00545BCA"/>
    <w:rsid w:val="00545DBC"/>
    <w:rsid w:val="00545F6B"/>
    <w:rsid w:val="0054613A"/>
    <w:rsid w:val="0054741C"/>
    <w:rsid w:val="00547695"/>
    <w:rsid w:val="00547B9D"/>
    <w:rsid w:val="00547E80"/>
    <w:rsid w:val="00550732"/>
    <w:rsid w:val="005508A0"/>
    <w:rsid w:val="00550E18"/>
    <w:rsid w:val="0055147B"/>
    <w:rsid w:val="0055147F"/>
    <w:rsid w:val="00551A2C"/>
    <w:rsid w:val="00551BD0"/>
    <w:rsid w:val="00551EAF"/>
    <w:rsid w:val="005526EC"/>
    <w:rsid w:val="005527F2"/>
    <w:rsid w:val="005528D9"/>
    <w:rsid w:val="005528F8"/>
    <w:rsid w:val="00552929"/>
    <w:rsid w:val="00552EA4"/>
    <w:rsid w:val="00553026"/>
    <w:rsid w:val="00553203"/>
    <w:rsid w:val="0055347E"/>
    <w:rsid w:val="00553700"/>
    <w:rsid w:val="0055392A"/>
    <w:rsid w:val="00553AFA"/>
    <w:rsid w:val="00553C0F"/>
    <w:rsid w:val="00553C5A"/>
    <w:rsid w:val="00553CE8"/>
    <w:rsid w:val="005542D2"/>
    <w:rsid w:val="00554584"/>
    <w:rsid w:val="00554B87"/>
    <w:rsid w:val="00554C61"/>
    <w:rsid w:val="00554E88"/>
    <w:rsid w:val="00554FEF"/>
    <w:rsid w:val="00555065"/>
    <w:rsid w:val="00555240"/>
    <w:rsid w:val="00555BF8"/>
    <w:rsid w:val="00556404"/>
    <w:rsid w:val="005565B5"/>
    <w:rsid w:val="005565C2"/>
    <w:rsid w:val="00556964"/>
    <w:rsid w:val="00556F8C"/>
    <w:rsid w:val="00557079"/>
    <w:rsid w:val="005571E8"/>
    <w:rsid w:val="00557539"/>
    <w:rsid w:val="00557658"/>
    <w:rsid w:val="005576E6"/>
    <w:rsid w:val="00557DAE"/>
    <w:rsid w:val="00557E2C"/>
    <w:rsid w:val="00557F12"/>
    <w:rsid w:val="00560082"/>
    <w:rsid w:val="00560468"/>
    <w:rsid w:val="00560682"/>
    <w:rsid w:val="00560AE0"/>
    <w:rsid w:val="0056109B"/>
    <w:rsid w:val="005610E2"/>
    <w:rsid w:val="00561415"/>
    <w:rsid w:val="0056187C"/>
    <w:rsid w:val="00561A54"/>
    <w:rsid w:val="00561CBB"/>
    <w:rsid w:val="00561D90"/>
    <w:rsid w:val="00561F3C"/>
    <w:rsid w:val="00562544"/>
    <w:rsid w:val="00562560"/>
    <w:rsid w:val="0056285B"/>
    <w:rsid w:val="005629B5"/>
    <w:rsid w:val="00563F44"/>
    <w:rsid w:val="00564463"/>
    <w:rsid w:val="0056492F"/>
    <w:rsid w:val="005652D1"/>
    <w:rsid w:val="005656D4"/>
    <w:rsid w:val="00565A22"/>
    <w:rsid w:val="00565B3F"/>
    <w:rsid w:val="00565CC8"/>
    <w:rsid w:val="00565DEC"/>
    <w:rsid w:val="0056639F"/>
    <w:rsid w:val="005663E8"/>
    <w:rsid w:val="005663EA"/>
    <w:rsid w:val="00566851"/>
    <w:rsid w:val="00566885"/>
    <w:rsid w:val="00566994"/>
    <w:rsid w:val="00566DB4"/>
    <w:rsid w:val="00566EF3"/>
    <w:rsid w:val="00566F89"/>
    <w:rsid w:val="00567048"/>
    <w:rsid w:val="00567150"/>
    <w:rsid w:val="00567181"/>
    <w:rsid w:val="00567CEF"/>
    <w:rsid w:val="00570179"/>
    <w:rsid w:val="00570223"/>
    <w:rsid w:val="00570575"/>
    <w:rsid w:val="0057064C"/>
    <w:rsid w:val="00570DCE"/>
    <w:rsid w:val="00570EF8"/>
    <w:rsid w:val="00571075"/>
    <w:rsid w:val="00571288"/>
    <w:rsid w:val="0057150A"/>
    <w:rsid w:val="0057179B"/>
    <w:rsid w:val="005718D1"/>
    <w:rsid w:val="00571AD3"/>
    <w:rsid w:val="00571C46"/>
    <w:rsid w:val="00571DD1"/>
    <w:rsid w:val="005723DB"/>
    <w:rsid w:val="00572ABD"/>
    <w:rsid w:val="00572D26"/>
    <w:rsid w:val="00572E34"/>
    <w:rsid w:val="00572F85"/>
    <w:rsid w:val="0057374A"/>
    <w:rsid w:val="0057384B"/>
    <w:rsid w:val="005739EA"/>
    <w:rsid w:val="00573CCD"/>
    <w:rsid w:val="005741F1"/>
    <w:rsid w:val="005742B0"/>
    <w:rsid w:val="00574544"/>
    <w:rsid w:val="005745F0"/>
    <w:rsid w:val="00574A05"/>
    <w:rsid w:val="00574D77"/>
    <w:rsid w:val="005752F6"/>
    <w:rsid w:val="00575441"/>
    <w:rsid w:val="0057574A"/>
    <w:rsid w:val="00575B89"/>
    <w:rsid w:val="00575EB8"/>
    <w:rsid w:val="005764A5"/>
    <w:rsid w:val="005767DB"/>
    <w:rsid w:val="00576C79"/>
    <w:rsid w:val="00576F93"/>
    <w:rsid w:val="00576F9F"/>
    <w:rsid w:val="00577700"/>
    <w:rsid w:val="005778E8"/>
    <w:rsid w:val="00577AFC"/>
    <w:rsid w:val="00580226"/>
    <w:rsid w:val="005807CC"/>
    <w:rsid w:val="005807DC"/>
    <w:rsid w:val="00580BC8"/>
    <w:rsid w:val="00580CA4"/>
    <w:rsid w:val="00580DE2"/>
    <w:rsid w:val="00580FBB"/>
    <w:rsid w:val="00580FFE"/>
    <w:rsid w:val="0058145E"/>
    <w:rsid w:val="00581540"/>
    <w:rsid w:val="00581645"/>
    <w:rsid w:val="005819DA"/>
    <w:rsid w:val="00581E5F"/>
    <w:rsid w:val="0058251D"/>
    <w:rsid w:val="00582744"/>
    <w:rsid w:val="00582D0C"/>
    <w:rsid w:val="00582FE7"/>
    <w:rsid w:val="0058308E"/>
    <w:rsid w:val="00583091"/>
    <w:rsid w:val="0058374B"/>
    <w:rsid w:val="005837B5"/>
    <w:rsid w:val="00583D06"/>
    <w:rsid w:val="00583DE6"/>
    <w:rsid w:val="00583DFB"/>
    <w:rsid w:val="00583EBA"/>
    <w:rsid w:val="00583F0C"/>
    <w:rsid w:val="00583F4C"/>
    <w:rsid w:val="00583F7F"/>
    <w:rsid w:val="005841BF"/>
    <w:rsid w:val="005845D3"/>
    <w:rsid w:val="00584877"/>
    <w:rsid w:val="00584A53"/>
    <w:rsid w:val="00584C0F"/>
    <w:rsid w:val="00584DC0"/>
    <w:rsid w:val="00584E7D"/>
    <w:rsid w:val="00584FE6"/>
    <w:rsid w:val="0058503C"/>
    <w:rsid w:val="005852FE"/>
    <w:rsid w:val="005857D3"/>
    <w:rsid w:val="00585B06"/>
    <w:rsid w:val="00585BE9"/>
    <w:rsid w:val="00586069"/>
    <w:rsid w:val="005866C4"/>
    <w:rsid w:val="00586723"/>
    <w:rsid w:val="00586726"/>
    <w:rsid w:val="00586841"/>
    <w:rsid w:val="005868A9"/>
    <w:rsid w:val="005869E3"/>
    <w:rsid w:val="00586C62"/>
    <w:rsid w:val="00586F68"/>
    <w:rsid w:val="0058741F"/>
    <w:rsid w:val="0058782E"/>
    <w:rsid w:val="0058792D"/>
    <w:rsid w:val="00587CCE"/>
    <w:rsid w:val="005901F0"/>
    <w:rsid w:val="00590D5B"/>
    <w:rsid w:val="0059106F"/>
    <w:rsid w:val="005910EC"/>
    <w:rsid w:val="005910ED"/>
    <w:rsid w:val="0059110E"/>
    <w:rsid w:val="005911C1"/>
    <w:rsid w:val="00591790"/>
    <w:rsid w:val="00591897"/>
    <w:rsid w:val="00591A02"/>
    <w:rsid w:val="00591A56"/>
    <w:rsid w:val="00591BDF"/>
    <w:rsid w:val="00592511"/>
    <w:rsid w:val="00592706"/>
    <w:rsid w:val="00593A11"/>
    <w:rsid w:val="00593ACE"/>
    <w:rsid w:val="00593F84"/>
    <w:rsid w:val="00594163"/>
    <w:rsid w:val="00594455"/>
    <w:rsid w:val="00594B13"/>
    <w:rsid w:val="00594FE8"/>
    <w:rsid w:val="0059522F"/>
    <w:rsid w:val="00595269"/>
    <w:rsid w:val="00595780"/>
    <w:rsid w:val="00595D8D"/>
    <w:rsid w:val="00595FC6"/>
    <w:rsid w:val="00596185"/>
    <w:rsid w:val="0059653C"/>
    <w:rsid w:val="005965C0"/>
    <w:rsid w:val="00596CA6"/>
    <w:rsid w:val="005970C4"/>
    <w:rsid w:val="005974D6"/>
    <w:rsid w:val="00597654"/>
    <w:rsid w:val="005979FB"/>
    <w:rsid w:val="00597B6C"/>
    <w:rsid w:val="00597FC5"/>
    <w:rsid w:val="005A00A1"/>
    <w:rsid w:val="005A021D"/>
    <w:rsid w:val="005A0325"/>
    <w:rsid w:val="005A0758"/>
    <w:rsid w:val="005A0759"/>
    <w:rsid w:val="005A0B50"/>
    <w:rsid w:val="005A0CF2"/>
    <w:rsid w:val="005A0DC4"/>
    <w:rsid w:val="005A0E34"/>
    <w:rsid w:val="005A0F99"/>
    <w:rsid w:val="005A1082"/>
    <w:rsid w:val="005A1869"/>
    <w:rsid w:val="005A1D43"/>
    <w:rsid w:val="005A1DCE"/>
    <w:rsid w:val="005A21F2"/>
    <w:rsid w:val="005A2667"/>
    <w:rsid w:val="005A272C"/>
    <w:rsid w:val="005A27AF"/>
    <w:rsid w:val="005A28A9"/>
    <w:rsid w:val="005A2FE0"/>
    <w:rsid w:val="005A362E"/>
    <w:rsid w:val="005A4209"/>
    <w:rsid w:val="005A4284"/>
    <w:rsid w:val="005A4457"/>
    <w:rsid w:val="005A46A3"/>
    <w:rsid w:val="005A5F98"/>
    <w:rsid w:val="005A612E"/>
    <w:rsid w:val="005A61F6"/>
    <w:rsid w:val="005A695F"/>
    <w:rsid w:val="005A69E0"/>
    <w:rsid w:val="005A6A66"/>
    <w:rsid w:val="005A6ABB"/>
    <w:rsid w:val="005A6B57"/>
    <w:rsid w:val="005A6F96"/>
    <w:rsid w:val="005A7060"/>
    <w:rsid w:val="005A7349"/>
    <w:rsid w:val="005A73F8"/>
    <w:rsid w:val="005A751E"/>
    <w:rsid w:val="005A7566"/>
    <w:rsid w:val="005A77D2"/>
    <w:rsid w:val="005A792F"/>
    <w:rsid w:val="005A7B32"/>
    <w:rsid w:val="005A7B54"/>
    <w:rsid w:val="005B01A2"/>
    <w:rsid w:val="005B026C"/>
    <w:rsid w:val="005B0732"/>
    <w:rsid w:val="005B0D68"/>
    <w:rsid w:val="005B0DAB"/>
    <w:rsid w:val="005B1788"/>
    <w:rsid w:val="005B1A62"/>
    <w:rsid w:val="005B1BCF"/>
    <w:rsid w:val="005B21E2"/>
    <w:rsid w:val="005B244F"/>
    <w:rsid w:val="005B24E8"/>
    <w:rsid w:val="005B251F"/>
    <w:rsid w:val="005B257B"/>
    <w:rsid w:val="005B28A8"/>
    <w:rsid w:val="005B2E49"/>
    <w:rsid w:val="005B2F26"/>
    <w:rsid w:val="005B2F94"/>
    <w:rsid w:val="005B2FA7"/>
    <w:rsid w:val="005B310E"/>
    <w:rsid w:val="005B31C7"/>
    <w:rsid w:val="005B3404"/>
    <w:rsid w:val="005B3B09"/>
    <w:rsid w:val="005B434B"/>
    <w:rsid w:val="005B45DC"/>
    <w:rsid w:val="005B4699"/>
    <w:rsid w:val="005B46D4"/>
    <w:rsid w:val="005B481E"/>
    <w:rsid w:val="005B48F9"/>
    <w:rsid w:val="005B4927"/>
    <w:rsid w:val="005B49B8"/>
    <w:rsid w:val="005B4B6E"/>
    <w:rsid w:val="005B4BD4"/>
    <w:rsid w:val="005B4C43"/>
    <w:rsid w:val="005B4FE8"/>
    <w:rsid w:val="005B518A"/>
    <w:rsid w:val="005B5A8E"/>
    <w:rsid w:val="005B5ECD"/>
    <w:rsid w:val="005B6038"/>
    <w:rsid w:val="005B6205"/>
    <w:rsid w:val="005B62DA"/>
    <w:rsid w:val="005B6326"/>
    <w:rsid w:val="005B6C6D"/>
    <w:rsid w:val="005B6EBD"/>
    <w:rsid w:val="005B6EBE"/>
    <w:rsid w:val="005B72C2"/>
    <w:rsid w:val="005B72CC"/>
    <w:rsid w:val="005B7768"/>
    <w:rsid w:val="005B7915"/>
    <w:rsid w:val="005B7DA9"/>
    <w:rsid w:val="005B7F69"/>
    <w:rsid w:val="005C0122"/>
    <w:rsid w:val="005C0250"/>
    <w:rsid w:val="005C0261"/>
    <w:rsid w:val="005C03DC"/>
    <w:rsid w:val="005C03F9"/>
    <w:rsid w:val="005C043D"/>
    <w:rsid w:val="005C05FC"/>
    <w:rsid w:val="005C0650"/>
    <w:rsid w:val="005C0687"/>
    <w:rsid w:val="005C0B78"/>
    <w:rsid w:val="005C0E19"/>
    <w:rsid w:val="005C107E"/>
    <w:rsid w:val="005C137D"/>
    <w:rsid w:val="005C176F"/>
    <w:rsid w:val="005C17A8"/>
    <w:rsid w:val="005C1DB4"/>
    <w:rsid w:val="005C1F79"/>
    <w:rsid w:val="005C23C8"/>
    <w:rsid w:val="005C2499"/>
    <w:rsid w:val="005C24F6"/>
    <w:rsid w:val="005C25F1"/>
    <w:rsid w:val="005C2922"/>
    <w:rsid w:val="005C3267"/>
    <w:rsid w:val="005C3310"/>
    <w:rsid w:val="005C3712"/>
    <w:rsid w:val="005C3818"/>
    <w:rsid w:val="005C415A"/>
    <w:rsid w:val="005C419F"/>
    <w:rsid w:val="005C448A"/>
    <w:rsid w:val="005C486D"/>
    <w:rsid w:val="005C4A96"/>
    <w:rsid w:val="005C4AF7"/>
    <w:rsid w:val="005C5252"/>
    <w:rsid w:val="005C54D5"/>
    <w:rsid w:val="005C5773"/>
    <w:rsid w:val="005C579B"/>
    <w:rsid w:val="005C610B"/>
    <w:rsid w:val="005C62B4"/>
    <w:rsid w:val="005C62FB"/>
    <w:rsid w:val="005C6C30"/>
    <w:rsid w:val="005C78CC"/>
    <w:rsid w:val="005D0050"/>
    <w:rsid w:val="005D0071"/>
    <w:rsid w:val="005D0213"/>
    <w:rsid w:val="005D037A"/>
    <w:rsid w:val="005D09A9"/>
    <w:rsid w:val="005D0B34"/>
    <w:rsid w:val="005D11A1"/>
    <w:rsid w:val="005D122A"/>
    <w:rsid w:val="005D12DB"/>
    <w:rsid w:val="005D1301"/>
    <w:rsid w:val="005D136D"/>
    <w:rsid w:val="005D142D"/>
    <w:rsid w:val="005D14DF"/>
    <w:rsid w:val="005D15EF"/>
    <w:rsid w:val="005D173C"/>
    <w:rsid w:val="005D1936"/>
    <w:rsid w:val="005D1979"/>
    <w:rsid w:val="005D19CC"/>
    <w:rsid w:val="005D1B6E"/>
    <w:rsid w:val="005D20FA"/>
    <w:rsid w:val="005D224E"/>
    <w:rsid w:val="005D239F"/>
    <w:rsid w:val="005D2510"/>
    <w:rsid w:val="005D27CD"/>
    <w:rsid w:val="005D2B6E"/>
    <w:rsid w:val="005D359F"/>
    <w:rsid w:val="005D39AA"/>
    <w:rsid w:val="005D3A25"/>
    <w:rsid w:val="005D3A64"/>
    <w:rsid w:val="005D3E58"/>
    <w:rsid w:val="005D3FCB"/>
    <w:rsid w:val="005D3FF6"/>
    <w:rsid w:val="005D436F"/>
    <w:rsid w:val="005D43D8"/>
    <w:rsid w:val="005D4B81"/>
    <w:rsid w:val="005D522E"/>
    <w:rsid w:val="005D5435"/>
    <w:rsid w:val="005D5452"/>
    <w:rsid w:val="005D5542"/>
    <w:rsid w:val="005D5B20"/>
    <w:rsid w:val="005D5B70"/>
    <w:rsid w:val="005D5B74"/>
    <w:rsid w:val="005D5C3A"/>
    <w:rsid w:val="005D5C5A"/>
    <w:rsid w:val="005D5E22"/>
    <w:rsid w:val="005D60EB"/>
    <w:rsid w:val="005D616B"/>
    <w:rsid w:val="005D6469"/>
    <w:rsid w:val="005D677A"/>
    <w:rsid w:val="005D6DE4"/>
    <w:rsid w:val="005D6E10"/>
    <w:rsid w:val="005D7384"/>
    <w:rsid w:val="005D738F"/>
    <w:rsid w:val="005D7500"/>
    <w:rsid w:val="005D7788"/>
    <w:rsid w:val="005D7ED2"/>
    <w:rsid w:val="005E043E"/>
    <w:rsid w:val="005E056A"/>
    <w:rsid w:val="005E05DB"/>
    <w:rsid w:val="005E068B"/>
    <w:rsid w:val="005E0877"/>
    <w:rsid w:val="005E0AAA"/>
    <w:rsid w:val="005E0E13"/>
    <w:rsid w:val="005E0EDD"/>
    <w:rsid w:val="005E1046"/>
    <w:rsid w:val="005E1269"/>
    <w:rsid w:val="005E1965"/>
    <w:rsid w:val="005E201F"/>
    <w:rsid w:val="005E22D0"/>
    <w:rsid w:val="005E2317"/>
    <w:rsid w:val="005E2423"/>
    <w:rsid w:val="005E253E"/>
    <w:rsid w:val="005E2649"/>
    <w:rsid w:val="005E2945"/>
    <w:rsid w:val="005E2A32"/>
    <w:rsid w:val="005E2E2C"/>
    <w:rsid w:val="005E2FB8"/>
    <w:rsid w:val="005E3348"/>
    <w:rsid w:val="005E37D1"/>
    <w:rsid w:val="005E37FB"/>
    <w:rsid w:val="005E40E0"/>
    <w:rsid w:val="005E44C5"/>
    <w:rsid w:val="005E4BA2"/>
    <w:rsid w:val="005E4BCC"/>
    <w:rsid w:val="005E520D"/>
    <w:rsid w:val="005E5449"/>
    <w:rsid w:val="005E572C"/>
    <w:rsid w:val="005E59E9"/>
    <w:rsid w:val="005E5B2B"/>
    <w:rsid w:val="005E5B9C"/>
    <w:rsid w:val="005E6249"/>
    <w:rsid w:val="005E63BD"/>
    <w:rsid w:val="005E655F"/>
    <w:rsid w:val="005E6616"/>
    <w:rsid w:val="005E6658"/>
    <w:rsid w:val="005E6940"/>
    <w:rsid w:val="005E6DE3"/>
    <w:rsid w:val="005E6DF5"/>
    <w:rsid w:val="005E6E1C"/>
    <w:rsid w:val="005E712F"/>
    <w:rsid w:val="005E72AA"/>
    <w:rsid w:val="005E731C"/>
    <w:rsid w:val="005E7539"/>
    <w:rsid w:val="005E7918"/>
    <w:rsid w:val="005E79B4"/>
    <w:rsid w:val="005E7F12"/>
    <w:rsid w:val="005F005C"/>
    <w:rsid w:val="005F00B7"/>
    <w:rsid w:val="005F025C"/>
    <w:rsid w:val="005F039F"/>
    <w:rsid w:val="005F0439"/>
    <w:rsid w:val="005F07A8"/>
    <w:rsid w:val="005F0B1A"/>
    <w:rsid w:val="005F114B"/>
    <w:rsid w:val="005F11E4"/>
    <w:rsid w:val="005F12A7"/>
    <w:rsid w:val="005F1E64"/>
    <w:rsid w:val="005F20B7"/>
    <w:rsid w:val="005F21CF"/>
    <w:rsid w:val="005F25BA"/>
    <w:rsid w:val="005F2814"/>
    <w:rsid w:val="005F2CE8"/>
    <w:rsid w:val="005F2E30"/>
    <w:rsid w:val="005F3242"/>
    <w:rsid w:val="005F3602"/>
    <w:rsid w:val="005F3780"/>
    <w:rsid w:val="005F3B76"/>
    <w:rsid w:val="005F3D26"/>
    <w:rsid w:val="005F3F89"/>
    <w:rsid w:val="005F4030"/>
    <w:rsid w:val="005F4250"/>
    <w:rsid w:val="005F42EA"/>
    <w:rsid w:val="005F43EC"/>
    <w:rsid w:val="005F4862"/>
    <w:rsid w:val="005F4E3B"/>
    <w:rsid w:val="005F564C"/>
    <w:rsid w:val="005F5680"/>
    <w:rsid w:val="005F56AD"/>
    <w:rsid w:val="005F573F"/>
    <w:rsid w:val="005F584C"/>
    <w:rsid w:val="005F5879"/>
    <w:rsid w:val="005F5A21"/>
    <w:rsid w:val="005F5FA5"/>
    <w:rsid w:val="005F5FEE"/>
    <w:rsid w:val="005F6093"/>
    <w:rsid w:val="005F613C"/>
    <w:rsid w:val="005F6167"/>
    <w:rsid w:val="005F65F4"/>
    <w:rsid w:val="005F6C0D"/>
    <w:rsid w:val="005F719F"/>
    <w:rsid w:val="005F725B"/>
    <w:rsid w:val="005F73C2"/>
    <w:rsid w:val="005F73FF"/>
    <w:rsid w:val="005F7BB5"/>
    <w:rsid w:val="005F7C7E"/>
    <w:rsid w:val="005F7ED6"/>
    <w:rsid w:val="005F7EDA"/>
    <w:rsid w:val="005F7F33"/>
    <w:rsid w:val="00600106"/>
    <w:rsid w:val="00600577"/>
    <w:rsid w:val="006005B5"/>
    <w:rsid w:val="00600A52"/>
    <w:rsid w:val="00600F48"/>
    <w:rsid w:val="0060133D"/>
    <w:rsid w:val="0060152C"/>
    <w:rsid w:val="006018C6"/>
    <w:rsid w:val="00601B90"/>
    <w:rsid w:val="00601C13"/>
    <w:rsid w:val="00601D96"/>
    <w:rsid w:val="006020C7"/>
    <w:rsid w:val="006021ED"/>
    <w:rsid w:val="00602321"/>
    <w:rsid w:val="0060256A"/>
    <w:rsid w:val="0060271C"/>
    <w:rsid w:val="006027E6"/>
    <w:rsid w:val="0060281F"/>
    <w:rsid w:val="00602942"/>
    <w:rsid w:val="00602957"/>
    <w:rsid w:val="00602E51"/>
    <w:rsid w:val="00602F94"/>
    <w:rsid w:val="00602F9A"/>
    <w:rsid w:val="00603156"/>
    <w:rsid w:val="006032C5"/>
    <w:rsid w:val="006032DA"/>
    <w:rsid w:val="006035C7"/>
    <w:rsid w:val="006039BA"/>
    <w:rsid w:val="00603B44"/>
    <w:rsid w:val="00603F00"/>
    <w:rsid w:val="006040F1"/>
    <w:rsid w:val="006042EE"/>
    <w:rsid w:val="0060467B"/>
    <w:rsid w:val="00604838"/>
    <w:rsid w:val="00604841"/>
    <w:rsid w:val="00604869"/>
    <w:rsid w:val="00604ABD"/>
    <w:rsid w:val="00604B0A"/>
    <w:rsid w:val="00604C9D"/>
    <w:rsid w:val="00604D4F"/>
    <w:rsid w:val="00604D6A"/>
    <w:rsid w:val="00604EA8"/>
    <w:rsid w:val="0060592F"/>
    <w:rsid w:val="00605D58"/>
    <w:rsid w:val="00605E88"/>
    <w:rsid w:val="006061CA"/>
    <w:rsid w:val="00606622"/>
    <w:rsid w:val="006068B9"/>
    <w:rsid w:val="006070CF"/>
    <w:rsid w:val="0060727D"/>
    <w:rsid w:val="006073CA"/>
    <w:rsid w:val="0060747A"/>
    <w:rsid w:val="006074D5"/>
    <w:rsid w:val="006077F2"/>
    <w:rsid w:val="00607839"/>
    <w:rsid w:val="00610052"/>
    <w:rsid w:val="00610060"/>
    <w:rsid w:val="006104C4"/>
    <w:rsid w:val="0061054F"/>
    <w:rsid w:val="00610678"/>
    <w:rsid w:val="00610A2F"/>
    <w:rsid w:val="00611165"/>
    <w:rsid w:val="006111D8"/>
    <w:rsid w:val="00611244"/>
    <w:rsid w:val="006113D0"/>
    <w:rsid w:val="006114B3"/>
    <w:rsid w:val="00611D8E"/>
    <w:rsid w:val="00611E83"/>
    <w:rsid w:val="00611F33"/>
    <w:rsid w:val="006120E6"/>
    <w:rsid w:val="00612175"/>
    <w:rsid w:val="00612226"/>
    <w:rsid w:val="00612627"/>
    <w:rsid w:val="00612CDB"/>
    <w:rsid w:val="00612F76"/>
    <w:rsid w:val="00612F77"/>
    <w:rsid w:val="006135B5"/>
    <w:rsid w:val="00613669"/>
    <w:rsid w:val="00613BBF"/>
    <w:rsid w:val="00613F83"/>
    <w:rsid w:val="00614145"/>
    <w:rsid w:val="006145F7"/>
    <w:rsid w:val="006146A5"/>
    <w:rsid w:val="006147D3"/>
    <w:rsid w:val="00614851"/>
    <w:rsid w:val="00614887"/>
    <w:rsid w:val="00614DAB"/>
    <w:rsid w:val="00614FD4"/>
    <w:rsid w:val="006153AC"/>
    <w:rsid w:val="006157C2"/>
    <w:rsid w:val="006157D3"/>
    <w:rsid w:val="00615C35"/>
    <w:rsid w:val="00615F6B"/>
    <w:rsid w:val="00616132"/>
    <w:rsid w:val="00616157"/>
    <w:rsid w:val="0061690B"/>
    <w:rsid w:val="0061695E"/>
    <w:rsid w:val="0061699A"/>
    <w:rsid w:val="00616BC3"/>
    <w:rsid w:val="00616DAD"/>
    <w:rsid w:val="00617406"/>
    <w:rsid w:val="0061751B"/>
    <w:rsid w:val="00617883"/>
    <w:rsid w:val="00617BC3"/>
    <w:rsid w:val="00617C33"/>
    <w:rsid w:val="00617CA4"/>
    <w:rsid w:val="00617D5A"/>
    <w:rsid w:val="0062019C"/>
    <w:rsid w:val="00620557"/>
    <w:rsid w:val="0062079F"/>
    <w:rsid w:val="00620938"/>
    <w:rsid w:val="00620A7C"/>
    <w:rsid w:val="00620D2B"/>
    <w:rsid w:val="00620DA7"/>
    <w:rsid w:val="00620E11"/>
    <w:rsid w:val="00621019"/>
    <w:rsid w:val="006214B7"/>
    <w:rsid w:val="00621BC9"/>
    <w:rsid w:val="00622346"/>
    <w:rsid w:val="00622592"/>
    <w:rsid w:val="00622615"/>
    <w:rsid w:val="00622679"/>
    <w:rsid w:val="0062283D"/>
    <w:rsid w:val="0062321F"/>
    <w:rsid w:val="0062346D"/>
    <w:rsid w:val="00623647"/>
    <w:rsid w:val="00623A2C"/>
    <w:rsid w:val="00623D45"/>
    <w:rsid w:val="00623ED2"/>
    <w:rsid w:val="006243C1"/>
    <w:rsid w:val="00624877"/>
    <w:rsid w:val="00625180"/>
    <w:rsid w:val="0062537F"/>
    <w:rsid w:val="006253CA"/>
    <w:rsid w:val="00625651"/>
    <w:rsid w:val="006258C3"/>
    <w:rsid w:val="00625D9E"/>
    <w:rsid w:val="006266DC"/>
    <w:rsid w:val="00626F36"/>
    <w:rsid w:val="0062714C"/>
    <w:rsid w:val="0062721F"/>
    <w:rsid w:val="00627A5F"/>
    <w:rsid w:val="00627B5D"/>
    <w:rsid w:val="00627DFA"/>
    <w:rsid w:val="00630530"/>
    <w:rsid w:val="00630A9E"/>
    <w:rsid w:val="00630E1C"/>
    <w:rsid w:val="00630E3C"/>
    <w:rsid w:val="0063116B"/>
    <w:rsid w:val="00631262"/>
    <w:rsid w:val="00631C55"/>
    <w:rsid w:val="00631C8E"/>
    <w:rsid w:val="006322BB"/>
    <w:rsid w:val="0063298A"/>
    <w:rsid w:val="00632D29"/>
    <w:rsid w:val="00633056"/>
    <w:rsid w:val="006331B2"/>
    <w:rsid w:val="00633DA1"/>
    <w:rsid w:val="00633E58"/>
    <w:rsid w:val="006341BC"/>
    <w:rsid w:val="0063421C"/>
    <w:rsid w:val="0063450F"/>
    <w:rsid w:val="00634540"/>
    <w:rsid w:val="00634B40"/>
    <w:rsid w:val="00634E67"/>
    <w:rsid w:val="00635687"/>
    <w:rsid w:val="00635A53"/>
    <w:rsid w:val="00635CE9"/>
    <w:rsid w:val="00635E03"/>
    <w:rsid w:val="0063693D"/>
    <w:rsid w:val="00636A8D"/>
    <w:rsid w:val="00636E2D"/>
    <w:rsid w:val="006371BF"/>
    <w:rsid w:val="006372A7"/>
    <w:rsid w:val="00637711"/>
    <w:rsid w:val="0063783A"/>
    <w:rsid w:val="00637AA1"/>
    <w:rsid w:val="00637C75"/>
    <w:rsid w:val="00640047"/>
    <w:rsid w:val="00640245"/>
    <w:rsid w:val="006404A0"/>
    <w:rsid w:val="0064083E"/>
    <w:rsid w:val="00640BAC"/>
    <w:rsid w:val="00640BEC"/>
    <w:rsid w:val="00640C02"/>
    <w:rsid w:val="00640F82"/>
    <w:rsid w:val="0064104C"/>
    <w:rsid w:val="006411A4"/>
    <w:rsid w:val="00641369"/>
    <w:rsid w:val="00641552"/>
    <w:rsid w:val="006418A0"/>
    <w:rsid w:val="00641B77"/>
    <w:rsid w:val="0064205D"/>
    <w:rsid w:val="00642620"/>
    <w:rsid w:val="00642697"/>
    <w:rsid w:val="006429FD"/>
    <w:rsid w:val="00642DA6"/>
    <w:rsid w:val="00643001"/>
    <w:rsid w:val="00643E27"/>
    <w:rsid w:val="0064451F"/>
    <w:rsid w:val="00644A27"/>
    <w:rsid w:val="00644A63"/>
    <w:rsid w:val="00644DD1"/>
    <w:rsid w:val="00645707"/>
    <w:rsid w:val="00645BF3"/>
    <w:rsid w:val="00645D7D"/>
    <w:rsid w:val="00645F80"/>
    <w:rsid w:val="006460B8"/>
    <w:rsid w:val="006460D4"/>
    <w:rsid w:val="00646109"/>
    <w:rsid w:val="0064632B"/>
    <w:rsid w:val="0064656D"/>
    <w:rsid w:val="006468F8"/>
    <w:rsid w:val="00646B9D"/>
    <w:rsid w:val="00646BA0"/>
    <w:rsid w:val="00647049"/>
    <w:rsid w:val="00647212"/>
    <w:rsid w:val="00647408"/>
    <w:rsid w:val="0064747E"/>
    <w:rsid w:val="006475DA"/>
    <w:rsid w:val="006476AA"/>
    <w:rsid w:val="00647C1A"/>
    <w:rsid w:val="00647E3A"/>
    <w:rsid w:val="006503DC"/>
    <w:rsid w:val="00650762"/>
    <w:rsid w:val="006507CE"/>
    <w:rsid w:val="00650F37"/>
    <w:rsid w:val="00651136"/>
    <w:rsid w:val="0065125A"/>
    <w:rsid w:val="006513C5"/>
    <w:rsid w:val="00651490"/>
    <w:rsid w:val="00651C32"/>
    <w:rsid w:val="00651D12"/>
    <w:rsid w:val="00651E1C"/>
    <w:rsid w:val="0065253C"/>
    <w:rsid w:val="006525B5"/>
    <w:rsid w:val="00652A1F"/>
    <w:rsid w:val="00652CC6"/>
    <w:rsid w:val="00652CD1"/>
    <w:rsid w:val="00652CE2"/>
    <w:rsid w:val="00652D2A"/>
    <w:rsid w:val="00652D97"/>
    <w:rsid w:val="00653195"/>
    <w:rsid w:val="006533EC"/>
    <w:rsid w:val="0065366E"/>
    <w:rsid w:val="00653BA0"/>
    <w:rsid w:val="00653FE4"/>
    <w:rsid w:val="00654001"/>
    <w:rsid w:val="00654364"/>
    <w:rsid w:val="0065463C"/>
    <w:rsid w:val="006549F7"/>
    <w:rsid w:val="00654E2A"/>
    <w:rsid w:val="006560BD"/>
    <w:rsid w:val="006561CB"/>
    <w:rsid w:val="00656402"/>
    <w:rsid w:val="00656AC6"/>
    <w:rsid w:val="00656AD2"/>
    <w:rsid w:val="0065713A"/>
    <w:rsid w:val="006571CD"/>
    <w:rsid w:val="006573F2"/>
    <w:rsid w:val="00657BA2"/>
    <w:rsid w:val="00660123"/>
    <w:rsid w:val="00660401"/>
    <w:rsid w:val="00660F0E"/>
    <w:rsid w:val="00661156"/>
    <w:rsid w:val="0066130B"/>
    <w:rsid w:val="00661467"/>
    <w:rsid w:val="00661990"/>
    <w:rsid w:val="006619FA"/>
    <w:rsid w:val="00661ADF"/>
    <w:rsid w:val="00661C40"/>
    <w:rsid w:val="00661CC9"/>
    <w:rsid w:val="00661D43"/>
    <w:rsid w:val="00661EAE"/>
    <w:rsid w:val="006625DF"/>
    <w:rsid w:val="00662796"/>
    <w:rsid w:val="006634DC"/>
    <w:rsid w:val="00664DAD"/>
    <w:rsid w:val="006653F4"/>
    <w:rsid w:val="00665469"/>
    <w:rsid w:val="00665580"/>
    <w:rsid w:val="00665B27"/>
    <w:rsid w:val="00665B95"/>
    <w:rsid w:val="00665BCA"/>
    <w:rsid w:val="00666018"/>
    <w:rsid w:val="00666384"/>
    <w:rsid w:val="0066638A"/>
    <w:rsid w:val="00666674"/>
    <w:rsid w:val="0066668B"/>
    <w:rsid w:val="006666D9"/>
    <w:rsid w:val="00666881"/>
    <w:rsid w:val="0066692F"/>
    <w:rsid w:val="00666F04"/>
    <w:rsid w:val="006671FC"/>
    <w:rsid w:val="006675FB"/>
    <w:rsid w:val="00667839"/>
    <w:rsid w:val="00667E0E"/>
    <w:rsid w:val="00667E31"/>
    <w:rsid w:val="00670666"/>
    <w:rsid w:val="006707C5"/>
    <w:rsid w:val="00670B12"/>
    <w:rsid w:val="00670E30"/>
    <w:rsid w:val="006710D0"/>
    <w:rsid w:val="00671373"/>
    <w:rsid w:val="00671652"/>
    <w:rsid w:val="006716BA"/>
    <w:rsid w:val="00671732"/>
    <w:rsid w:val="00671B72"/>
    <w:rsid w:val="00671B91"/>
    <w:rsid w:val="00671F0A"/>
    <w:rsid w:val="006720C4"/>
    <w:rsid w:val="00672209"/>
    <w:rsid w:val="00672502"/>
    <w:rsid w:val="00672A1B"/>
    <w:rsid w:val="00672AA3"/>
    <w:rsid w:val="00672D46"/>
    <w:rsid w:val="00672DD8"/>
    <w:rsid w:val="006731B5"/>
    <w:rsid w:val="006733E0"/>
    <w:rsid w:val="0067351E"/>
    <w:rsid w:val="006736E0"/>
    <w:rsid w:val="00673ACE"/>
    <w:rsid w:val="00673CAF"/>
    <w:rsid w:val="00673F1B"/>
    <w:rsid w:val="006743E2"/>
    <w:rsid w:val="00674759"/>
    <w:rsid w:val="00675612"/>
    <w:rsid w:val="00675C65"/>
    <w:rsid w:val="006762B4"/>
    <w:rsid w:val="0067630B"/>
    <w:rsid w:val="0067664D"/>
    <w:rsid w:val="00677136"/>
    <w:rsid w:val="0067733F"/>
    <w:rsid w:val="00677530"/>
    <w:rsid w:val="00677544"/>
    <w:rsid w:val="00677743"/>
    <w:rsid w:val="00680571"/>
    <w:rsid w:val="006807DC"/>
    <w:rsid w:val="00680840"/>
    <w:rsid w:val="006809E9"/>
    <w:rsid w:val="00680DA6"/>
    <w:rsid w:val="00680E42"/>
    <w:rsid w:val="00680F9B"/>
    <w:rsid w:val="006812D0"/>
    <w:rsid w:val="00681356"/>
    <w:rsid w:val="00681393"/>
    <w:rsid w:val="006815EA"/>
    <w:rsid w:val="00681ADC"/>
    <w:rsid w:val="00681EE5"/>
    <w:rsid w:val="006821FD"/>
    <w:rsid w:val="0068222C"/>
    <w:rsid w:val="00682332"/>
    <w:rsid w:val="00682A6E"/>
    <w:rsid w:val="00682B4B"/>
    <w:rsid w:val="006831A8"/>
    <w:rsid w:val="00683839"/>
    <w:rsid w:val="00683B85"/>
    <w:rsid w:val="00683C5F"/>
    <w:rsid w:val="00683FBB"/>
    <w:rsid w:val="00684163"/>
    <w:rsid w:val="00684797"/>
    <w:rsid w:val="00684908"/>
    <w:rsid w:val="0068493C"/>
    <w:rsid w:val="00684D07"/>
    <w:rsid w:val="00684D87"/>
    <w:rsid w:val="00685131"/>
    <w:rsid w:val="006851FD"/>
    <w:rsid w:val="00685665"/>
    <w:rsid w:val="00685981"/>
    <w:rsid w:val="006859D7"/>
    <w:rsid w:val="00685C88"/>
    <w:rsid w:val="00685F4F"/>
    <w:rsid w:val="00686070"/>
    <w:rsid w:val="00686338"/>
    <w:rsid w:val="006865A0"/>
    <w:rsid w:val="006865D6"/>
    <w:rsid w:val="00686994"/>
    <w:rsid w:val="00686B5B"/>
    <w:rsid w:val="00686C40"/>
    <w:rsid w:val="00686CA7"/>
    <w:rsid w:val="0068727A"/>
    <w:rsid w:val="006873F0"/>
    <w:rsid w:val="00687498"/>
    <w:rsid w:val="00687CFF"/>
    <w:rsid w:val="00687DBD"/>
    <w:rsid w:val="00687E85"/>
    <w:rsid w:val="00687ECC"/>
    <w:rsid w:val="006903A7"/>
    <w:rsid w:val="00690BA9"/>
    <w:rsid w:val="00690DB7"/>
    <w:rsid w:val="00690FE4"/>
    <w:rsid w:val="006911B9"/>
    <w:rsid w:val="006916E2"/>
    <w:rsid w:val="0069187D"/>
    <w:rsid w:val="00691C3A"/>
    <w:rsid w:val="00691CF3"/>
    <w:rsid w:val="006928F1"/>
    <w:rsid w:val="00692A56"/>
    <w:rsid w:val="00692E92"/>
    <w:rsid w:val="00692F6A"/>
    <w:rsid w:val="00692FDE"/>
    <w:rsid w:val="006930B4"/>
    <w:rsid w:val="00693340"/>
    <w:rsid w:val="00693567"/>
    <w:rsid w:val="00693CC4"/>
    <w:rsid w:val="0069404C"/>
    <w:rsid w:val="00694445"/>
    <w:rsid w:val="00694570"/>
    <w:rsid w:val="00694E28"/>
    <w:rsid w:val="00694ECF"/>
    <w:rsid w:val="00695516"/>
    <w:rsid w:val="00695527"/>
    <w:rsid w:val="00695861"/>
    <w:rsid w:val="00695AE6"/>
    <w:rsid w:val="00695D60"/>
    <w:rsid w:val="00695D6A"/>
    <w:rsid w:val="00695FF4"/>
    <w:rsid w:val="006960BF"/>
    <w:rsid w:val="0069632B"/>
    <w:rsid w:val="006964D4"/>
    <w:rsid w:val="0069664B"/>
    <w:rsid w:val="00696B69"/>
    <w:rsid w:val="00696BAA"/>
    <w:rsid w:val="00696D33"/>
    <w:rsid w:val="00696ED1"/>
    <w:rsid w:val="00696F0E"/>
    <w:rsid w:val="006970C0"/>
    <w:rsid w:val="00697420"/>
    <w:rsid w:val="006979AA"/>
    <w:rsid w:val="00697DD1"/>
    <w:rsid w:val="00697F47"/>
    <w:rsid w:val="006A0014"/>
    <w:rsid w:val="006A0263"/>
    <w:rsid w:val="006A0738"/>
    <w:rsid w:val="006A0947"/>
    <w:rsid w:val="006A0B2B"/>
    <w:rsid w:val="006A0C32"/>
    <w:rsid w:val="006A115B"/>
    <w:rsid w:val="006A1461"/>
    <w:rsid w:val="006A1CEB"/>
    <w:rsid w:val="006A2229"/>
    <w:rsid w:val="006A22FA"/>
    <w:rsid w:val="006A23F4"/>
    <w:rsid w:val="006A29FE"/>
    <w:rsid w:val="006A2CB5"/>
    <w:rsid w:val="006A2D43"/>
    <w:rsid w:val="006A2F6D"/>
    <w:rsid w:val="006A3191"/>
    <w:rsid w:val="006A351D"/>
    <w:rsid w:val="006A3860"/>
    <w:rsid w:val="006A39D0"/>
    <w:rsid w:val="006A39FD"/>
    <w:rsid w:val="006A410F"/>
    <w:rsid w:val="006A4214"/>
    <w:rsid w:val="006A4355"/>
    <w:rsid w:val="006A43DD"/>
    <w:rsid w:val="006A4657"/>
    <w:rsid w:val="006A487E"/>
    <w:rsid w:val="006A4E48"/>
    <w:rsid w:val="006A5025"/>
    <w:rsid w:val="006A5074"/>
    <w:rsid w:val="006A5349"/>
    <w:rsid w:val="006A5408"/>
    <w:rsid w:val="006A5E3D"/>
    <w:rsid w:val="006A6653"/>
    <w:rsid w:val="006A6945"/>
    <w:rsid w:val="006A6BB9"/>
    <w:rsid w:val="006A6C57"/>
    <w:rsid w:val="006A6C7A"/>
    <w:rsid w:val="006A6D83"/>
    <w:rsid w:val="006A70DA"/>
    <w:rsid w:val="006A719E"/>
    <w:rsid w:val="006A76D5"/>
    <w:rsid w:val="006A7915"/>
    <w:rsid w:val="006A797B"/>
    <w:rsid w:val="006A7A0A"/>
    <w:rsid w:val="006A7A84"/>
    <w:rsid w:val="006A7CA5"/>
    <w:rsid w:val="006A7CA8"/>
    <w:rsid w:val="006A7F7F"/>
    <w:rsid w:val="006B01BA"/>
    <w:rsid w:val="006B0231"/>
    <w:rsid w:val="006B0BC5"/>
    <w:rsid w:val="006B0BE0"/>
    <w:rsid w:val="006B0D03"/>
    <w:rsid w:val="006B0E63"/>
    <w:rsid w:val="006B12F3"/>
    <w:rsid w:val="006B130F"/>
    <w:rsid w:val="006B1558"/>
    <w:rsid w:val="006B166A"/>
    <w:rsid w:val="006B1C27"/>
    <w:rsid w:val="006B1CB1"/>
    <w:rsid w:val="006B1DDA"/>
    <w:rsid w:val="006B264A"/>
    <w:rsid w:val="006B2775"/>
    <w:rsid w:val="006B27C8"/>
    <w:rsid w:val="006B297F"/>
    <w:rsid w:val="006B2C24"/>
    <w:rsid w:val="006B3042"/>
    <w:rsid w:val="006B40E2"/>
    <w:rsid w:val="006B484F"/>
    <w:rsid w:val="006B5076"/>
    <w:rsid w:val="006B568A"/>
    <w:rsid w:val="006B5932"/>
    <w:rsid w:val="006B6C34"/>
    <w:rsid w:val="006B6D04"/>
    <w:rsid w:val="006B6FC0"/>
    <w:rsid w:val="006B715C"/>
    <w:rsid w:val="006B750F"/>
    <w:rsid w:val="006B7881"/>
    <w:rsid w:val="006B7CAE"/>
    <w:rsid w:val="006B7D3C"/>
    <w:rsid w:val="006B7D3D"/>
    <w:rsid w:val="006C00F4"/>
    <w:rsid w:val="006C0221"/>
    <w:rsid w:val="006C0300"/>
    <w:rsid w:val="006C0609"/>
    <w:rsid w:val="006C0D30"/>
    <w:rsid w:val="006C0E71"/>
    <w:rsid w:val="006C0ECB"/>
    <w:rsid w:val="006C134C"/>
    <w:rsid w:val="006C1450"/>
    <w:rsid w:val="006C1953"/>
    <w:rsid w:val="006C24C8"/>
    <w:rsid w:val="006C25FA"/>
    <w:rsid w:val="006C2C7F"/>
    <w:rsid w:val="006C2ED1"/>
    <w:rsid w:val="006C3B83"/>
    <w:rsid w:val="006C3D11"/>
    <w:rsid w:val="006C3E59"/>
    <w:rsid w:val="006C3FBB"/>
    <w:rsid w:val="006C44F9"/>
    <w:rsid w:val="006C4A3A"/>
    <w:rsid w:val="006C4BC4"/>
    <w:rsid w:val="006C4D0A"/>
    <w:rsid w:val="006C4E0B"/>
    <w:rsid w:val="006C4F0B"/>
    <w:rsid w:val="006C4F47"/>
    <w:rsid w:val="006C52F7"/>
    <w:rsid w:val="006C5673"/>
    <w:rsid w:val="006C61B8"/>
    <w:rsid w:val="006C684D"/>
    <w:rsid w:val="006C6E8A"/>
    <w:rsid w:val="006C6F33"/>
    <w:rsid w:val="006C705B"/>
    <w:rsid w:val="006C778E"/>
    <w:rsid w:val="006C7AFA"/>
    <w:rsid w:val="006C7C61"/>
    <w:rsid w:val="006D00C9"/>
    <w:rsid w:val="006D011E"/>
    <w:rsid w:val="006D079F"/>
    <w:rsid w:val="006D0DFE"/>
    <w:rsid w:val="006D13F8"/>
    <w:rsid w:val="006D1717"/>
    <w:rsid w:val="006D171F"/>
    <w:rsid w:val="006D174C"/>
    <w:rsid w:val="006D2205"/>
    <w:rsid w:val="006D2731"/>
    <w:rsid w:val="006D2A1B"/>
    <w:rsid w:val="006D2E1C"/>
    <w:rsid w:val="006D2E2E"/>
    <w:rsid w:val="006D2EF5"/>
    <w:rsid w:val="006D2FD8"/>
    <w:rsid w:val="006D31E3"/>
    <w:rsid w:val="006D32C4"/>
    <w:rsid w:val="006D3327"/>
    <w:rsid w:val="006D334E"/>
    <w:rsid w:val="006D3376"/>
    <w:rsid w:val="006D338D"/>
    <w:rsid w:val="006D3447"/>
    <w:rsid w:val="006D353A"/>
    <w:rsid w:val="006D3555"/>
    <w:rsid w:val="006D3A77"/>
    <w:rsid w:val="006D3B25"/>
    <w:rsid w:val="006D3E4D"/>
    <w:rsid w:val="006D3F78"/>
    <w:rsid w:val="006D40CC"/>
    <w:rsid w:val="006D430A"/>
    <w:rsid w:val="006D494F"/>
    <w:rsid w:val="006D496C"/>
    <w:rsid w:val="006D4DAB"/>
    <w:rsid w:val="006D5474"/>
    <w:rsid w:val="006D558E"/>
    <w:rsid w:val="006D5BA8"/>
    <w:rsid w:val="006D5CB5"/>
    <w:rsid w:val="006D5F6D"/>
    <w:rsid w:val="006D61A9"/>
    <w:rsid w:val="006D66EA"/>
    <w:rsid w:val="006D68FD"/>
    <w:rsid w:val="006D6987"/>
    <w:rsid w:val="006D6C6A"/>
    <w:rsid w:val="006D6D25"/>
    <w:rsid w:val="006D7064"/>
    <w:rsid w:val="006D74CB"/>
    <w:rsid w:val="006D76C9"/>
    <w:rsid w:val="006D7997"/>
    <w:rsid w:val="006D7F08"/>
    <w:rsid w:val="006E0179"/>
    <w:rsid w:val="006E0548"/>
    <w:rsid w:val="006E0ECC"/>
    <w:rsid w:val="006E0F57"/>
    <w:rsid w:val="006E1186"/>
    <w:rsid w:val="006E1349"/>
    <w:rsid w:val="006E17F8"/>
    <w:rsid w:val="006E1D78"/>
    <w:rsid w:val="006E1DE6"/>
    <w:rsid w:val="006E231C"/>
    <w:rsid w:val="006E238D"/>
    <w:rsid w:val="006E2621"/>
    <w:rsid w:val="006E29E9"/>
    <w:rsid w:val="006E2FF4"/>
    <w:rsid w:val="006E2FFA"/>
    <w:rsid w:val="006E3271"/>
    <w:rsid w:val="006E3823"/>
    <w:rsid w:val="006E38E8"/>
    <w:rsid w:val="006E3B4C"/>
    <w:rsid w:val="006E3DE5"/>
    <w:rsid w:val="006E4149"/>
    <w:rsid w:val="006E4659"/>
    <w:rsid w:val="006E47C3"/>
    <w:rsid w:val="006E48C0"/>
    <w:rsid w:val="006E4B3F"/>
    <w:rsid w:val="006E5526"/>
    <w:rsid w:val="006E5693"/>
    <w:rsid w:val="006E5760"/>
    <w:rsid w:val="006E677B"/>
    <w:rsid w:val="006E7042"/>
    <w:rsid w:val="006E70B8"/>
    <w:rsid w:val="006E71B2"/>
    <w:rsid w:val="006E7620"/>
    <w:rsid w:val="006E78B6"/>
    <w:rsid w:val="006E7F55"/>
    <w:rsid w:val="006E7F70"/>
    <w:rsid w:val="006F0C70"/>
    <w:rsid w:val="006F0CF1"/>
    <w:rsid w:val="006F0DA2"/>
    <w:rsid w:val="006F0DD3"/>
    <w:rsid w:val="006F0EB9"/>
    <w:rsid w:val="006F1A03"/>
    <w:rsid w:val="006F1A45"/>
    <w:rsid w:val="006F1AEE"/>
    <w:rsid w:val="006F21C7"/>
    <w:rsid w:val="006F22AC"/>
    <w:rsid w:val="006F27B8"/>
    <w:rsid w:val="006F288A"/>
    <w:rsid w:val="006F2C21"/>
    <w:rsid w:val="006F2C34"/>
    <w:rsid w:val="006F2F9C"/>
    <w:rsid w:val="006F3443"/>
    <w:rsid w:val="006F370C"/>
    <w:rsid w:val="006F3860"/>
    <w:rsid w:val="006F3A40"/>
    <w:rsid w:val="006F3D8F"/>
    <w:rsid w:val="006F4086"/>
    <w:rsid w:val="006F4248"/>
    <w:rsid w:val="006F4310"/>
    <w:rsid w:val="006F4A23"/>
    <w:rsid w:val="006F4DA6"/>
    <w:rsid w:val="006F4DE8"/>
    <w:rsid w:val="006F525F"/>
    <w:rsid w:val="006F53AE"/>
    <w:rsid w:val="006F5C76"/>
    <w:rsid w:val="006F5CA1"/>
    <w:rsid w:val="006F6166"/>
    <w:rsid w:val="006F63E0"/>
    <w:rsid w:val="006F656A"/>
    <w:rsid w:val="006F67ED"/>
    <w:rsid w:val="006F6802"/>
    <w:rsid w:val="006F6A8D"/>
    <w:rsid w:val="006F6C13"/>
    <w:rsid w:val="006F6F28"/>
    <w:rsid w:val="006F7055"/>
    <w:rsid w:val="006F7490"/>
    <w:rsid w:val="006F7495"/>
    <w:rsid w:val="006F782A"/>
    <w:rsid w:val="006F7C68"/>
    <w:rsid w:val="0070060A"/>
    <w:rsid w:val="00700912"/>
    <w:rsid w:val="00701164"/>
    <w:rsid w:val="0070151D"/>
    <w:rsid w:val="00701572"/>
    <w:rsid w:val="00701BCA"/>
    <w:rsid w:val="00701BFA"/>
    <w:rsid w:val="00702647"/>
    <w:rsid w:val="007028E7"/>
    <w:rsid w:val="0070298E"/>
    <w:rsid w:val="00702ECC"/>
    <w:rsid w:val="00703156"/>
    <w:rsid w:val="00703499"/>
    <w:rsid w:val="00703693"/>
    <w:rsid w:val="0070369C"/>
    <w:rsid w:val="00703A11"/>
    <w:rsid w:val="00703B32"/>
    <w:rsid w:val="00703D36"/>
    <w:rsid w:val="00703EDA"/>
    <w:rsid w:val="00703FF2"/>
    <w:rsid w:val="00704068"/>
    <w:rsid w:val="0070408F"/>
    <w:rsid w:val="007040F9"/>
    <w:rsid w:val="007043BA"/>
    <w:rsid w:val="00704649"/>
    <w:rsid w:val="00705123"/>
    <w:rsid w:val="007054AF"/>
    <w:rsid w:val="007055CE"/>
    <w:rsid w:val="0070579B"/>
    <w:rsid w:val="00705ECB"/>
    <w:rsid w:val="00705F22"/>
    <w:rsid w:val="007060C2"/>
    <w:rsid w:val="007064D6"/>
    <w:rsid w:val="0070662B"/>
    <w:rsid w:val="00706733"/>
    <w:rsid w:val="007067B6"/>
    <w:rsid w:val="00706870"/>
    <w:rsid w:val="00706AAC"/>
    <w:rsid w:val="00706FA8"/>
    <w:rsid w:val="007071E3"/>
    <w:rsid w:val="0070722C"/>
    <w:rsid w:val="0070741A"/>
    <w:rsid w:val="0070753E"/>
    <w:rsid w:val="00707777"/>
    <w:rsid w:val="00707E83"/>
    <w:rsid w:val="0071002B"/>
    <w:rsid w:val="00710039"/>
    <w:rsid w:val="0071004A"/>
    <w:rsid w:val="007101D6"/>
    <w:rsid w:val="00710422"/>
    <w:rsid w:val="007108B1"/>
    <w:rsid w:val="00710A6C"/>
    <w:rsid w:val="00711044"/>
    <w:rsid w:val="00711064"/>
    <w:rsid w:val="007110A1"/>
    <w:rsid w:val="00711318"/>
    <w:rsid w:val="00711701"/>
    <w:rsid w:val="00711723"/>
    <w:rsid w:val="007117C4"/>
    <w:rsid w:val="00711812"/>
    <w:rsid w:val="00711CC3"/>
    <w:rsid w:val="00711E5E"/>
    <w:rsid w:val="00712BB3"/>
    <w:rsid w:val="00712D49"/>
    <w:rsid w:val="007130D4"/>
    <w:rsid w:val="007132D7"/>
    <w:rsid w:val="0071349B"/>
    <w:rsid w:val="007134E7"/>
    <w:rsid w:val="007136A7"/>
    <w:rsid w:val="00713A04"/>
    <w:rsid w:val="00713D4B"/>
    <w:rsid w:val="00713DE6"/>
    <w:rsid w:val="0071427D"/>
    <w:rsid w:val="007142CD"/>
    <w:rsid w:val="00714B31"/>
    <w:rsid w:val="00714F4B"/>
    <w:rsid w:val="0071546B"/>
    <w:rsid w:val="0071548E"/>
    <w:rsid w:val="00715618"/>
    <w:rsid w:val="0071567D"/>
    <w:rsid w:val="00715A5F"/>
    <w:rsid w:val="00715EDB"/>
    <w:rsid w:val="00715FA2"/>
    <w:rsid w:val="007166C8"/>
    <w:rsid w:val="0071680A"/>
    <w:rsid w:val="007168FA"/>
    <w:rsid w:val="00716DAB"/>
    <w:rsid w:val="00717303"/>
    <w:rsid w:val="00717323"/>
    <w:rsid w:val="007177B5"/>
    <w:rsid w:val="0071788D"/>
    <w:rsid w:val="007179CF"/>
    <w:rsid w:val="00717F55"/>
    <w:rsid w:val="00720203"/>
    <w:rsid w:val="00720676"/>
    <w:rsid w:val="0072067E"/>
    <w:rsid w:val="0072069E"/>
    <w:rsid w:val="007206ED"/>
    <w:rsid w:val="0072082F"/>
    <w:rsid w:val="00720C5C"/>
    <w:rsid w:val="00720FC5"/>
    <w:rsid w:val="007211C6"/>
    <w:rsid w:val="00721214"/>
    <w:rsid w:val="007214BB"/>
    <w:rsid w:val="0072167A"/>
    <w:rsid w:val="00721ABB"/>
    <w:rsid w:val="00721EDA"/>
    <w:rsid w:val="00722186"/>
    <w:rsid w:val="00722363"/>
    <w:rsid w:val="00722597"/>
    <w:rsid w:val="00722933"/>
    <w:rsid w:val="00722BFB"/>
    <w:rsid w:val="0072300E"/>
    <w:rsid w:val="0072316B"/>
    <w:rsid w:val="007235F2"/>
    <w:rsid w:val="00723706"/>
    <w:rsid w:val="0072400E"/>
    <w:rsid w:val="007240B8"/>
    <w:rsid w:val="00724557"/>
    <w:rsid w:val="007248D8"/>
    <w:rsid w:val="00724CB9"/>
    <w:rsid w:val="0072513F"/>
    <w:rsid w:val="00725DFC"/>
    <w:rsid w:val="00725F19"/>
    <w:rsid w:val="00726115"/>
    <w:rsid w:val="007266E5"/>
    <w:rsid w:val="00726700"/>
    <w:rsid w:val="00726B78"/>
    <w:rsid w:val="00726D8D"/>
    <w:rsid w:val="00726E32"/>
    <w:rsid w:val="007272CD"/>
    <w:rsid w:val="007278D5"/>
    <w:rsid w:val="00727930"/>
    <w:rsid w:val="007279BC"/>
    <w:rsid w:val="00727C08"/>
    <w:rsid w:val="00727C9B"/>
    <w:rsid w:val="00727E01"/>
    <w:rsid w:val="0073067A"/>
    <w:rsid w:val="007309EA"/>
    <w:rsid w:val="00730C00"/>
    <w:rsid w:val="00730C59"/>
    <w:rsid w:val="00731661"/>
    <w:rsid w:val="00731AA5"/>
    <w:rsid w:val="00731E02"/>
    <w:rsid w:val="0073208A"/>
    <w:rsid w:val="0073221E"/>
    <w:rsid w:val="007322A2"/>
    <w:rsid w:val="00732934"/>
    <w:rsid w:val="00732AF9"/>
    <w:rsid w:val="00733172"/>
    <w:rsid w:val="007335C4"/>
    <w:rsid w:val="00733C50"/>
    <w:rsid w:val="00733CEC"/>
    <w:rsid w:val="00733D50"/>
    <w:rsid w:val="0073426F"/>
    <w:rsid w:val="0073451A"/>
    <w:rsid w:val="00734A22"/>
    <w:rsid w:val="00735098"/>
    <w:rsid w:val="007351DE"/>
    <w:rsid w:val="00735C4B"/>
    <w:rsid w:val="00735D46"/>
    <w:rsid w:val="00735FD7"/>
    <w:rsid w:val="007360CB"/>
    <w:rsid w:val="00736BA7"/>
    <w:rsid w:val="00736E5F"/>
    <w:rsid w:val="00737123"/>
    <w:rsid w:val="007375ED"/>
    <w:rsid w:val="00737A21"/>
    <w:rsid w:val="00737A53"/>
    <w:rsid w:val="00737B31"/>
    <w:rsid w:val="00737C2E"/>
    <w:rsid w:val="007402E7"/>
    <w:rsid w:val="00740397"/>
    <w:rsid w:val="00740757"/>
    <w:rsid w:val="00740885"/>
    <w:rsid w:val="00740F0D"/>
    <w:rsid w:val="00741015"/>
    <w:rsid w:val="0074104E"/>
    <w:rsid w:val="00741701"/>
    <w:rsid w:val="00741909"/>
    <w:rsid w:val="00741D4B"/>
    <w:rsid w:val="007421DA"/>
    <w:rsid w:val="0074279E"/>
    <w:rsid w:val="00742A2D"/>
    <w:rsid w:val="007431D8"/>
    <w:rsid w:val="0074355E"/>
    <w:rsid w:val="00743A92"/>
    <w:rsid w:val="00743A9E"/>
    <w:rsid w:val="00743ADE"/>
    <w:rsid w:val="00743CFF"/>
    <w:rsid w:val="00743E02"/>
    <w:rsid w:val="00743EF3"/>
    <w:rsid w:val="007448F1"/>
    <w:rsid w:val="0074496E"/>
    <w:rsid w:val="00744BF8"/>
    <w:rsid w:val="00744F06"/>
    <w:rsid w:val="00745277"/>
    <w:rsid w:val="007452D4"/>
    <w:rsid w:val="00745531"/>
    <w:rsid w:val="007455B7"/>
    <w:rsid w:val="007455BF"/>
    <w:rsid w:val="00745644"/>
    <w:rsid w:val="00745B1D"/>
    <w:rsid w:val="00745CBD"/>
    <w:rsid w:val="00745CCF"/>
    <w:rsid w:val="00745CD4"/>
    <w:rsid w:val="00745D5A"/>
    <w:rsid w:val="00745EA1"/>
    <w:rsid w:val="00745EDB"/>
    <w:rsid w:val="00746023"/>
    <w:rsid w:val="00746652"/>
    <w:rsid w:val="007466B7"/>
    <w:rsid w:val="007468C2"/>
    <w:rsid w:val="007468C6"/>
    <w:rsid w:val="007470EC"/>
    <w:rsid w:val="007476F2"/>
    <w:rsid w:val="0074777C"/>
    <w:rsid w:val="0074791A"/>
    <w:rsid w:val="00747ADF"/>
    <w:rsid w:val="00747C89"/>
    <w:rsid w:val="007501D6"/>
    <w:rsid w:val="007504CC"/>
    <w:rsid w:val="00750880"/>
    <w:rsid w:val="00751376"/>
    <w:rsid w:val="007514B9"/>
    <w:rsid w:val="007514CF"/>
    <w:rsid w:val="007515DF"/>
    <w:rsid w:val="0075179D"/>
    <w:rsid w:val="007519FF"/>
    <w:rsid w:val="00751C43"/>
    <w:rsid w:val="0075253D"/>
    <w:rsid w:val="007526CF"/>
    <w:rsid w:val="007527C0"/>
    <w:rsid w:val="00752B2C"/>
    <w:rsid w:val="00752C95"/>
    <w:rsid w:val="00752D41"/>
    <w:rsid w:val="00752EED"/>
    <w:rsid w:val="0075351F"/>
    <w:rsid w:val="007536B6"/>
    <w:rsid w:val="007538F7"/>
    <w:rsid w:val="00753C71"/>
    <w:rsid w:val="00753D41"/>
    <w:rsid w:val="00753E20"/>
    <w:rsid w:val="00754715"/>
    <w:rsid w:val="00755123"/>
    <w:rsid w:val="007553A9"/>
    <w:rsid w:val="007559DA"/>
    <w:rsid w:val="00755C99"/>
    <w:rsid w:val="00755DCC"/>
    <w:rsid w:val="00755EB5"/>
    <w:rsid w:val="00756419"/>
    <w:rsid w:val="007564B6"/>
    <w:rsid w:val="007567E7"/>
    <w:rsid w:val="0075702C"/>
    <w:rsid w:val="0075711B"/>
    <w:rsid w:val="0075735B"/>
    <w:rsid w:val="0075788D"/>
    <w:rsid w:val="00757B63"/>
    <w:rsid w:val="00757DAA"/>
    <w:rsid w:val="00757DDD"/>
    <w:rsid w:val="00757FC8"/>
    <w:rsid w:val="00757FFC"/>
    <w:rsid w:val="00760062"/>
    <w:rsid w:val="00760467"/>
    <w:rsid w:val="00760867"/>
    <w:rsid w:val="00760BA0"/>
    <w:rsid w:val="00760DD1"/>
    <w:rsid w:val="00761693"/>
    <w:rsid w:val="00761BAD"/>
    <w:rsid w:val="00761BBA"/>
    <w:rsid w:val="00761DB1"/>
    <w:rsid w:val="00761E47"/>
    <w:rsid w:val="007622F3"/>
    <w:rsid w:val="007624E7"/>
    <w:rsid w:val="007629EA"/>
    <w:rsid w:val="00762B61"/>
    <w:rsid w:val="007630DB"/>
    <w:rsid w:val="00763322"/>
    <w:rsid w:val="007637CC"/>
    <w:rsid w:val="00763843"/>
    <w:rsid w:val="007638B1"/>
    <w:rsid w:val="007648A6"/>
    <w:rsid w:val="007648A8"/>
    <w:rsid w:val="00764A33"/>
    <w:rsid w:val="00764FA2"/>
    <w:rsid w:val="007650C4"/>
    <w:rsid w:val="0076554B"/>
    <w:rsid w:val="00765699"/>
    <w:rsid w:val="00765B29"/>
    <w:rsid w:val="00765F24"/>
    <w:rsid w:val="0076614B"/>
    <w:rsid w:val="007671C9"/>
    <w:rsid w:val="00767395"/>
    <w:rsid w:val="00767511"/>
    <w:rsid w:val="007675C7"/>
    <w:rsid w:val="007679DC"/>
    <w:rsid w:val="00767B01"/>
    <w:rsid w:val="00767B23"/>
    <w:rsid w:val="00767D33"/>
    <w:rsid w:val="0077067D"/>
    <w:rsid w:val="00770746"/>
    <w:rsid w:val="00770814"/>
    <w:rsid w:val="00770EA1"/>
    <w:rsid w:val="007712AC"/>
    <w:rsid w:val="007715B9"/>
    <w:rsid w:val="00772453"/>
    <w:rsid w:val="00772B68"/>
    <w:rsid w:val="00772C9A"/>
    <w:rsid w:val="00772EF6"/>
    <w:rsid w:val="007739A0"/>
    <w:rsid w:val="00773AD1"/>
    <w:rsid w:val="00773C47"/>
    <w:rsid w:val="00773C88"/>
    <w:rsid w:val="00774219"/>
    <w:rsid w:val="00774913"/>
    <w:rsid w:val="00774AC8"/>
    <w:rsid w:val="00774D72"/>
    <w:rsid w:val="00774F02"/>
    <w:rsid w:val="00775122"/>
    <w:rsid w:val="007751F3"/>
    <w:rsid w:val="00775385"/>
    <w:rsid w:val="007755C1"/>
    <w:rsid w:val="007758F1"/>
    <w:rsid w:val="00775A39"/>
    <w:rsid w:val="00775A51"/>
    <w:rsid w:val="00775AB1"/>
    <w:rsid w:val="007764D3"/>
    <w:rsid w:val="0077650D"/>
    <w:rsid w:val="00776CD3"/>
    <w:rsid w:val="00776D4D"/>
    <w:rsid w:val="00776F73"/>
    <w:rsid w:val="00777011"/>
    <w:rsid w:val="00777043"/>
    <w:rsid w:val="00777482"/>
    <w:rsid w:val="00777744"/>
    <w:rsid w:val="00777A27"/>
    <w:rsid w:val="00777D88"/>
    <w:rsid w:val="00780785"/>
    <w:rsid w:val="007815BD"/>
    <w:rsid w:val="00781655"/>
    <w:rsid w:val="007818C6"/>
    <w:rsid w:val="00781E85"/>
    <w:rsid w:val="007822F9"/>
    <w:rsid w:val="0078234B"/>
    <w:rsid w:val="00782587"/>
    <w:rsid w:val="007826B7"/>
    <w:rsid w:val="00782C00"/>
    <w:rsid w:val="007832C6"/>
    <w:rsid w:val="00783C2D"/>
    <w:rsid w:val="00783D58"/>
    <w:rsid w:val="00783FE3"/>
    <w:rsid w:val="0078416F"/>
    <w:rsid w:val="00784449"/>
    <w:rsid w:val="007844ED"/>
    <w:rsid w:val="0078461B"/>
    <w:rsid w:val="00784915"/>
    <w:rsid w:val="00784B61"/>
    <w:rsid w:val="00784D91"/>
    <w:rsid w:val="00784DF3"/>
    <w:rsid w:val="0078523C"/>
    <w:rsid w:val="00785569"/>
    <w:rsid w:val="00785736"/>
    <w:rsid w:val="007857F8"/>
    <w:rsid w:val="00785A63"/>
    <w:rsid w:val="00785BD7"/>
    <w:rsid w:val="00785CD2"/>
    <w:rsid w:val="007860A9"/>
    <w:rsid w:val="0078654D"/>
    <w:rsid w:val="0078670D"/>
    <w:rsid w:val="00786B85"/>
    <w:rsid w:val="00786CBD"/>
    <w:rsid w:val="00786D14"/>
    <w:rsid w:val="00786D5B"/>
    <w:rsid w:val="0078722C"/>
    <w:rsid w:val="00787913"/>
    <w:rsid w:val="00787CB7"/>
    <w:rsid w:val="00787E6E"/>
    <w:rsid w:val="00787F46"/>
    <w:rsid w:val="0079068B"/>
    <w:rsid w:val="00790AEF"/>
    <w:rsid w:val="00791010"/>
    <w:rsid w:val="0079185E"/>
    <w:rsid w:val="00791DA4"/>
    <w:rsid w:val="00791EF1"/>
    <w:rsid w:val="00792469"/>
    <w:rsid w:val="007924C0"/>
    <w:rsid w:val="0079301D"/>
    <w:rsid w:val="0079309B"/>
    <w:rsid w:val="00793570"/>
    <w:rsid w:val="0079365C"/>
    <w:rsid w:val="0079379D"/>
    <w:rsid w:val="00793CB7"/>
    <w:rsid w:val="0079457C"/>
    <w:rsid w:val="0079476D"/>
    <w:rsid w:val="00794794"/>
    <w:rsid w:val="00794CD4"/>
    <w:rsid w:val="00794D2F"/>
    <w:rsid w:val="00794EC1"/>
    <w:rsid w:val="00795646"/>
    <w:rsid w:val="007956E3"/>
    <w:rsid w:val="007956ED"/>
    <w:rsid w:val="00795E5A"/>
    <w:rsid w:val="00796BFB"/>
    <w:rsid w:val="00796C94"/>
    <w:rsid w:val="00797124"/>
    <w:rsid w:val="007975D9"/>
    <w:rsid w:val="007978C5"/>
    <w:rsid w:val="00797F7F"/>
    <w:rsid w:val="007A0049"/>
    <w:rsid w:val="007A0505"/>
    <w:rsid w:val="007A0738"/>
    <w:rsid w:val="007A0785"/>
    <w:rsid w:val="007A0894"/>
    <w:rsid w:val="007A092E"/>
    <w:rsid w:val="007A0C14"/>
    <w:rsid w:val="007A112B"/>
    <w:rsid w:val="007A1358"/>
    <w:rsid w:val="007A1513"/>
    <w:rsid w:val="007A1A96"/>
    <w:rsid w:val="007A24A2"/>
    <w:rsid w:val="007A2A4D"/>
    <w:rsid w:val="007A2B54"/>
    <w:rsid w:val="007A2D19"/>
    <w:rsid w:val="007A3369"/>
    <w:rsid w:val="007A3847"/>
    <w:rsid w:val="007A3DE4"/>
    <w:rsid w:val="007A414A"/>
    <w:rsid w:val="007A4255"/>
    <w:rsid w:val="007A42D2"/>
    <w:rsid w:val="007A4381"/>
    <w:rsid w:val="007A46AD"/>
    <w:rsid w:val="007A4928"/>
    <w:rsid w:val="007A4B34"/>
    <w:rsid w:val="007A4D53"/>
    <w:rsid w:val="007A4E01"/>
    <w:rsid w:val="007A508A"/>
    <w:rsid w:val="007A514C"/>
    <w:rsid w:val="007A592F"/>
    <w:rsid w:val="007A595D"/>
    <w:rsid w:val="007A59AC"/>
    <w:rsid w:val="007A5D6B"/>
    <w:rsid w:val="007A6590"/>
    <w:rsid w:val="007A6988"/>
    <w:rsid w:val="007A69C9"/>
    <w:rsid w:val="007A7612"/>
    <w:rsid w:val="007A7685"/>
    <w:rsid w:val="007A783E"/>
    <w:rsid w:val="007A7E80"/>
    <w:rsid w:val="007B11DE"/>
    <w:rsid w:val="007B13FE"/>
    <w:rsid w:val="007B1627"/>
    <w:rsid w:val="007B1E11"/>
    <w:rsid w:val="007B2496"/>
    <w:rsid w:val="007B24AD"/>
    <w:rsid w:val="007B2704"/>
    <w:rsid w:val="007B2732"/>
    <w:rsid w:val="007B28F3"/>
    <w:rsid w:val="007B2B30"/>
    <w:rsid w:val="007B2D76"/>
    <w:rsid w:val="007B376F"/>
    <w:rsid w:val="007B3DC3"/>
    <w:rsid w:val="007B3EF7"/>
    <w:rsid w:val="007B4169"/>
    <w:rsid w:val="007B4453"/>
    <w:rsid w:val="007B44FD"/>
    <w:rsid w:val="007B4B30"/>
    <w:rsid w:val="007B502A"/>
    <w:rsid w:val="007B53B1"/>
    <w:rsid w:val="007B561A"/>
    <w:rsid w:val="007B589B"/>
    <w:rsid w:val="007B59BB"/>
    <w:rsid w:val="007B5AB7"/>
    <w:rsid w:val="007B5B2A"/>
    <w:rsid w:val="007B5E46"/>
    <w:rsid w:val="007B6003"/>
    <w:rsid w:val="007B6AD9"/>
    <w:rsid w:val="007B6C18"/>
    <w:rsid w:val="007B6D4D"/>
    <w:rsid w:val="007B7042"/>
    <w:rsid w:val="007B715D"/>
    <w:rsid w:val="007B721C"/>
    <w:rsid w:val="007B7517"/>
    <w:rsid w:val="007B7542"/>
    <w:rsid w:val="007B77D0"/>
    <w:rsid w:val="007B7B89"/>
    <w:rsid w:val="007B7D04"/>
    <w:rsid w:val="007B7E66"/>
    <w:rsid w:val="007B7E7D"/>
    <w:rsid w:val="007C01DB"/>
    <w:rsid w:val="007C06CB"/>
    <w:rsid w:val="007C0B80"/>
    <w:rsid w:val="007C14DA"/>
    <w:rsid w:val="007C1596"/>
    <w:rsid w:val="007C17AE"/>
    <w:rsid w:val="007C1C65"/>
    <w:rsid w:val="007C1D10"/>
    <w:rsid w:val="007C1D1D"/>
    <w:rsid w:val="007C2071"/>
    <w:rsid w:val="007C241F"/>
    <w:rsid w:val="007C26C5"/>
    <w:rsid w:val="007C26EA"/>
    <w:rsid w:val="007C2906"/>
    <w:rsid w:val="007C29F7"/>
    <w:rsid w:val="007C3097"/>
    <w:rsid w:val="007C3A4F"/>
    <w:rsid w:val="007C421D"/>
    <w:rsid w:val="007C42D5"/>
    <w:rsid w:val="007C4387"/>
    <w:rsid w:val="007C44DB"/>
    <w:rsid w:val="007C45D0"/>
    <w:rsid w:val="007C4651"/>
    <w:rsid w:val="007C471D"/>
    <w:rsid w:val="007C4832"/>
    <w:rsid w:val="007C488E"/>
    <w:rsid w:val="007C4A7C"/>
    <w:rsid w:val="007C52A3"/>
    <w:rsid w:val="007C5398"/>
    <w:rsid w:val="007C53E7"/>
    <w:rsid w:val="007C53F1"/>
    <w:rsid w:val="007C549F"/>
    <w:rsid w:val="007C54BC"/>
    <w:rsid w:val="007C5503"/>
    <w:rsid w:val="007C6058"/>
    <w:rsid w:val="007C63AD"/>
    <w:rsid w:val="007C6636"/>
    <w:rsid w:val="007C677A"/>
    <w:rsid w:val="007C683B"/>
    <w:rsid w:val="007C6A0F"/>
    <w:rsid w:val="007C6CFC"/>
    <w:rsid w:val="007C72A2"/>
    <w:rsid w:val="007C7463"/>
    <w:rsid w:val="007C78A2"/>
    <w:rsid w:val="007C78F2"/>
    <w:rsid w:val="007C7EDA"/>
    <w:rsid w:val="007D0356"/>
    <w:rsid w:val="007D0BCE"/>
    <w:rsid w:val="007D13B9"/>
    <w:rsid w:val="007D1CA1"/>
    <w:rsid w:val="007D258D"/>
    <w:rsid w:val="007D2605"/>
    <w:rsid w:val="007D27CB"/>
    <w:rsid w:val="007D2B98"/>
    <w:rsid w:val="007D30D7"/>
    <w:rsid w:val="007D3325"/>
    <w:rsid w:val="007D337A"/>
    <w:rsid w:val="007D355B"/>
    <w:rsid w:val="007D35A5"/>
    <w:rsid w:val="007D3726"/>
    <w:rsid w:val="007D3C4C"/>
    <w:rsid w:val="007D3CD6"/>
    <w:rsid w:val="007D4101"/>
    <w:rsid w:val="007D41EC"/>
    <w:rsid w:val="007D4456"/>
    <w:rsid w:val="007D47A4"/>
    <w:rsid w:val="007D487D"/>
    <w:rsid w:val="007D48FB"/>
    <w:rsid w:val="007D4DFE"/>
    <w:rsid w:val="007D4E00"/>
    <w:rsid w:val="007D50E3"/>
    <w:rsid w:val="007D5388"/>
    <w:rsid w:val="007D5D68"/>
    <w:rsid w:val="007D5F21"/>
    <w:rsid w:val="007D63AC"/>
    <w:rsid w:val="007D684E"/>
    <w:rsid w:val="007D6A47"/>
    <w:rsid w:val="007D6FFA"/>
    <w:rsid w:val="007D721E"/>
    <w:rsid w:val="007D7299"/>
    <w:rsid w:val="007D7356"/>
    <w:rsid w:val="007D74AA"/>
    <w:rsid w:val="007D7B32"/>
    <w:rsid w:val="007D7DAB"/>
    <w:rsid w:val="007E00A4"/>
    <w:rsid w:val="007E0104"/>
    <w:rsid w:val="007E04F0"/>
    <w:rsid w:val="007E0533"/>
    <w:rsid w:val="007E0670"/>
    <w:rsid w:val="007E10DB"/>
    <w:rsid w:val="007E1109"/>
    <w:rsid w:val="007E114C"/>
    <w:rsid w:val="007E1544"/>
    <w:rsid w:val="007E16C6"/>
    <w:rsid w:val="007E198E"/>
    <w:rsid w:val="007E19B0"/>
    <w:rsid w:val="007E1BCA"/>
    <w:rsid w:val="007E1CEE"/>
    <w:rsid w:val="007E1D1B"/>
    <w:rsid w:val="007E1E09"/>
    <w:rsid w:val="007E2463"/>
    <w:rsid w:val="007E27EC"/>
    <w:rsid w:val="007E2A74"/>
    <w:rsid w:val="007E2B25"/>
    <w:rsid w:val="007E2BDD"/>
    <w:rsid w:val="007E2EF7"/>
    <w:rsid w:val="007E320B"/>
    <w:rsid w:val="007E356E"/>
    <w:rsid w:val="007E39D0"/>
    <w:rsid w:val="007E3B3B"/>
    <w:rsid w:val="007E3BC6"/>
    <w:rsid w:val="007E3C89"/>
    <w:rsid w:val="007E4353"/>
    <w:rsid w:val="007E459B"/>
    <w:rsid w:val="007E48BD"/>
    <w:rsid w:val="007E4A30"/>
    <w:rsid w:val="007E5335"/>
    <w:rsid w:val="007E5B8D"/>
    <w:rsid w:val="007E5D42"/>
    <w:rsid w:val="007E5E2C"/>
    <w:rsid w:val="007E5FC1"/>
    <w:rsid w:val="007E6624"/>
    <w:rsid w:val="007E67E7"/>
    <w:rsid w:val="007E6818"/>
    <w:rsid w:val="007E6C62"/>
    <w:rsid w:val="007E72F2"/>
    <w:rsid w:val="007E73AB"/>
    <w:rsid w:val="007E791A"/>
    <w:rsid w:val="007E7AFD"/>
    <w:rsid w:val="007E7D86"/>
    <w:rsid w:val="007F055A"/>
    <w:rsid w:val="007F05AA"/>
    <w:rsid w:val="007F15CF"/>
    <w:rsid w:val="007F18B9"/>
    <w:rsid w:val="007F1929"/>
    <w:rsid w:val="007F1AAE"/>
    <w:rsid w:val="007F1B60"/>
    <w:rsid w:val="007F1B68"/>
    <w:rsid w:val="007F1BD6"/>
    <w:rsid w:val="007F2C24"/>
    <w:rsid w:val="007F30D3"/>
    <w:rsid w:val="007F34B3"/>
    <w:rsid w:val="007F360B"/>
    <w:rsid w:val="007F3BA1"/>
    <w:rsid w:val="007F3C10"/>
    <w:rsid w:val="007F478E"/>
    <w:rsid w:val="007F4836"/>
    <w:rsid w:val="007F4B0D"/>
    <w:rsid w:val="007F4CF7"/>
    <w:rsid w:val="007F4D6E"/>
    <w:rsid w:val="007F524B"/>
    <w:rsid w:val="007F536D"/>
    <w:rsid w:val="007F550D"/>
    <w:rsid w:val="007F56CB"/>
    <w:rsid w:val="007F571A"/>
    <w:rsid w:val="007F5C40"/>
    <w:rsid w:val="007F5C86"/>
    <w:rsid w:val="007F5F54"/>
    <w:rsid w:val="007F6028"/>
    <w:rsid w:val="007F6528"/>
    <w:rsid w:val="007F672D"/>
    <w:rsid w:val="007F6A65"/>
    <w:rsid w:val="007F6C3C"/>
    <w:rsid w:val="007F6DD6"/>
    <w:rsid w:val="00800449"/>
    <w:rsid w:val="0080076B"/>
    <w:rsid w:val="00800772"/>
    <w:rsid w:val="00800A90"/>
    <w:rsid w:val="00800F36"/>
    <w:rsid w:val="00801095"/>
    <w:rsid w:val="00801201"/>
    <w:rsid w:val="008013BC"/>
    <w:rsid w:val="008015A4"/>
    <w:rsid w:val="0080186C"/>
    <w:rsid w:val="00801B37"/>
    <w:rsid w:val="00802491"/>
    <w:rsid w:val="008028DA"/>
    <w:rsid w:val="00802A02"/>
    <w:rsid w:val="00802C72"/>
    <w:rsid w:val="00802F5F"/>
    <w:rsid w:val="00803215"/>
    <w:rsid w:val="00803756"/>
    <w:rsid w:val="0080420E"/>
    <w:rsid w:val="008044FA"/>
    <w:rsid w:val="0080478F"/>
    <w:rsid w:val="00804CAC"/>
    <w:rsid w:val="00805118"/>
    <w:rsid w:val="00805231"/>
    <w:rsid w:val="008052A2"/>
    <w:rsid w:val="0080566B"/>
    <w:rsid w:val="00805734"/>
    <w:rsid w:val="0080620C"/>
    <w:rsid w:val="0080659D"/>
    <w:rsid w:val="00806666"/>
    <w:rsid w:val="00806D41"/>
    <w:rsid w:val="008070E9"/>
    <w:rsid w:val="0080780A"/>
    <w:rsid w:val="008105AC"/>
    <w:rsid w:val="00810C16"/>
    <w:rsid w:val="00810D47"/>
    <w:rsid w:val="00810F06"/>
    <w:rsid w:val="0081183C"/>
    <w:rsid w:val="00811D27"/>
    <w:rsid w:val="00811D4D"/>
    <w:rsid w:val="00811EF8"/>
    <w:rsid w:val="0081228A"/>
    <w:rsid w:val="00812492"/>
    <w:rsid w:val="008124FB"/>
    <w:rsid w:val="008126A2"/>
    <w:rsid w:val="008126C7"/>
    <w:rsid w:val="008128A2"/>
    <w:rsid w:val="00812927"/>
    <w:rsid w:val="00812E36"/>
    <w:rsid w:val="00812EB2"/>
    <w:rsid w:val="00812F4C"/>
    <w:rsid w:val="00813331"/>
    <w:rsid w:val="0081379E"/>
    <w:rsid w:val="0081386C"/>
    <w:rsid w:val="00813AFA"/>
    <w:rsid w:val="00813C0D"/>
    <w:rsid w:val="00813C1E"/>
    <w:rsid w:val="00813F0D"/>
    <w:rsid w:val="00813F65"/>
    <w:rsid w:val="008141DB"/>
    <w:rsid w:val="008143A9"/>
    <w:rsid w:val="008146BA"/>
    <w:rsid w:val="0081495C"/>
    <w:rsid w:val="00814BC2"/>
    <w:rsid w:val="00814C61"/>
    <w:rsid w:val="00814CA7"/>
    <w:rsid w:val="0081584D"/>
    <w:rsid w:val="00815877"/>
    <w:rsid w:val="00815E9C"/>
    <w:rsid w:val="008162C2"/>
    <w:rsid w:val="0081657B"/>
    <w:rsid w:val="00816630"/>
    <w:rsid w:val="008166A3"/>
    <w:rsid w:val="0081671E"/>
    <w:rsid w:val="008167B0"/>
    <w:rsid w:val="008167DC"/>
    <w:rsid w:val="00816A17"/>
    <w:rsid w:val="00816A6C"/>
    <w:rsid w:val="008170FB"/>
    <w:rsid w:val="0081765D"/>
    <w:rsid w:val="0081769A"/>
    <w:rsid w:val="00817884"/>
    <w:rsid w:val="00817BEA"/>
    <w:rsid w:val="0082030C"/>
    <w:rsid w:val="008203BA"/>
    <w:rsid w:val="00820547"/>
    <w:rsid w:val="0082056E"/>
    <w:rsid w:val="00820750"/>
    <w:rsid w:val="00820932"/>
    <w:rsid w:val="00820991"/>
    <w:rsid w:val="00820D22"/>
    <w:rsid w:val="00820FD2"/>
    <w:rsid w:val="008211C3"/>
    <w:rsid w:val="0082131D"/>
    <w:rsid w:val="00821846"/>
    <w:rsid w:val="00821D87"/>
    <w:rsid w:val="00822247"/>
    <w:rsid w:val="008222C0"/>
    <w:rsid w:val="00822488"/>
    <w:rsid w:val="00822755"/>
    <w:rsid w:val="00822DCD"/>
    <w:rsid w:val="00822E15"/>
    <w:rsid w:val="00822EA6"/>
    <w:rsid w:val="00822EF6"/>
    <w:rsid w:val="008233AD"/>
    <w:rsid w:val="00823AB1"/>
    <w:rsid w:val="00823BA7"/>
    <w:rsid w:val="0082438B"/>
    <w:rsid w:val="0082473F"/>
    <w:rsid w:val="00824780"/>
    <w:rsid w:val="00824F1D"/>
    <w:rsid w:val="00824F66"/>
    <w:rsid w:val="00824F7B"/>
    <w:rsid w:val="0082502C"/>
    <w:rsid w:val="0082569E"/>
    <w:rsid w:val="00825B64"/>
    <w:rsid w:val="0082605C"/>
    <w:rsid w:val="008260F2"/>
    <w:rsid w:val="008265FF"/>
    <w:rsid w:val="00826E61"/>
    <w:rsid w:val="008274F4"/>
    <w:rsid w:val="008276CA"/>
    <w:rsid w:val="00827D85"/>
    <w:rsid w:val="00830235"/>
    <w:rsid w:val="0083056E"/>
    <w:rsid w:val="0083079C"/>
    <w:rsid w:val="00830CFB"/>
    <w:rsid w:val="00831097"/>
    <w:rsid w:val="008310A8"/>
    <w:rsid w:val="0083137A"/>
    <w:rsid w:val="00831887"/>
    <w:rsid w:val="00831942"/>
    <w:rsid w:val="00831956"/>
    <w:rsid w:val="008319EB"/>
    <w:rsid w:val="008319F2"/>
    <w:rsid w:val="00831D09"/>
    <w:rsid w:val="00831E7F"/>
    <w:rsid w:val="00831F4C"/>
    <w:rsid w:val="008322C8"/>
    <w:rsid w:val="008326DE"/>
    <w:rsid w:val="008329C7"/>
    <w:rsid w:val="00832EE1"/>
    <w:rsid w:val="00833039"/>
    <w:rsid w:val="008333CD"/>
    <w:rsid w:val="00833826"/>
    <w:rsid w:val="008339A9"/>
    <w:rsid w:val="008339D2"/>
    <w:rsid w:val="00833A8C"/>
    <w:rsid w:val="00833D06"/>
    <w:rsid w:val="008341E7"/>
    <w:rsid w:val="00835050"/>
    <w:rsid w:val="008350FC"/>
    <w:rsid w:val="008359A6"/>
    <w:rsid w:val="00835D27"/>
    <w:rsid w:val="00835F93"/>
    <w:rsid w:val="00835FC3"/>
    <w:rsid w:val="00836694"/>
    <w:rsid w:val="00836760"/>
    <w:rsid w:val="00836A66"/>
    <w:rsid w:val="00836DDF"/>
    <w:rsid w:val="00837400"/>
    <w:rsid w:val="008376EF"/>
    <w:rsid w:val="00837AE6"/>
    <w:rsid w:val="00837B36"/>
    <w:rsid w:val="00837C27"/>
    <w:rsid w:val="00837E1B"/>
    <w:rsid w:val="00837EAD"/>
    <w:rsid w:val="0084011C"/>
    <w:rsid w:val="00840570"/>
    <w:rsid w:val="00840F79"/>
    <w:rsid w:val="00841030"/>
    <w:rsid w:val="0084116D"/>
    <w:rsid w:val="0084139E"/>
    <w:rsid w:val="00841480"/>
    <w:rsid w:val="008418DF"/>
    <w:rsid w:val="00841D32"/>
    <w:rsid w:val="008425EF"/>
    <w:rsid w:val="0084285D"/>
    <w:rsid w:val="008428D5"/>
    <w:rsid w:val="00842EBC"/>
    <w:rsid w:val="00842EC1"/>
    <w:rsid w:val="00842EEF"/>
    <w:rsid w:val="008431B0"/>
    <w:rsid w:val="008432D5"/>
    <w:rsid w:val="00843846"/>
    <w:rsid w:val="00843B04"/>
    <w:rsid w:val="00843B2B"/>
    <w:rsid w:val="00843DBF"/>
    <w:rsid w:val="00843DC0"/>
    <w:rsid w:val="00844488"/>
    <w:rsid w:val="008448B6"/>
    <w:rsid w:val="008448D3"/>
    <w:rsid w:val="00844B3C"/>
    <w:rsid w:val="00844BC5"/>
    <w:rsid w:val="00844DA5"/>
    <w:rsid w:val="0084539F"/>
    <w:rsid w:val="008457DA"/>
    <w:rsid w:val="00845802"/>
    <w:rsid w:val="00845A2C"/>
    <w:rsid w:val="00845B3B"/>
    <w:rsid w:val="00845FC4"/>
    <w:rsid w:val="00846495"/>
    <w:rsid w:val="0084677E"/>
    <w:rsid w:val="00846B50"/>
    <w:rsid w:val="0084710E"/>
    <w:rsid w:val="0084795B"/>
    <w:rsid w:val="00847F3C"/>
    <w:rsid w:val="008501A9"/>
    <w:rsid w:val="0085042D"/>
    <w:rsid w:val="008505D5"/>
    <w:rsid w:val="00850819"/>
    <w:rsid w:val="00850942"/>
    <w:rsid w:val="00850DF5"/>
    <w:rsid w:val="00850DF8"/>
    <w:rsid w:val="008510BD"/>
    <w:rsid w:val="0085111B"/>
    <w:rsid w:val="00851389"/>
    <w:rsid w:val="008515DD"/>
    <w:rsid w:val="00851795"/>
    <w:rsid w:val="00851960"/>
    <w:rsid w:val="00851AD8"/>
    <w:rsid w:val="00851B07"/>
    <w:rsid w:val="00851BEF"/>
    <w:rsid w:val="00851C58"/>
    <w:rsid w:val="008520EA"/>
    <w:rsid w:val="0085222A"/>
    <w:rsid w:val="0085273A"/>
    <w:rsid w:val="00852740"/>
    <w:rsid w:val="00852ED4"/>
    <w:rsid w:val="00852F19"/>
    <w:rsid w:val="0085313F"/>
    <w:rsid w:val="0085320C"/>
    <w:rsid w:val="00853386"/>
    <w:rsid w:val="0085358F"/>
    <w:rsid w:val="0085362A"/>
    <w:rsid w:val="008539F6"/>
    <w:rsid w:val="00853A1B"/>
    <w:rsid w:val="00853BFA"/>
    <w:rsid w:val="00853C16"/>
    <w:rsid w:val="00853E15"/>
    <w:rsid w:val="00854274"/>
    <w:rsid w:val="008543EE"/>
    <w:rsid w:val="00854AAB"/>
    <w:rsid w:val="0085506D"/>
    <w:rsid w:val="008554DF"/>
    <w:rsid w:val="0085568A"/>
    <w:rsid w:val="00855C3B"/>
    <w:rsid w:val="0085621B"/>
    <w:rsid w:val="008562FE"/>
    <w:rsid w:val="008563D3"/>
    <w:rsid w:val="008565CD"/>
    <w:rsid w:val="008568A2"/>
    <w:rsid w:val="0085697B"/>
    <w:rsid w:val="00856BE8"/>
    <w:rsid w:val="00856CDB"/>
    <w:rsid w:val="00857943"/>
    <w:rsid w:val="00857985"/>
    <w:rsid w:val="00857B47"/>
    <w:rsid w:val="00857B71"/>
    <w:rsid w:val="00857E49"/>
    <w:rsid w:val="00860204"/>
    <w:rsid w:val="00860320"/>
    <w:rsid w:val="0086087D"/>
    <w:rsid w:val="008609A5"/>
    <w:rsid w:val="00860B5C"/>
    <w:rsid w:val="008611D6"/>
    <w:rsid w:val="00861495"/>
    <w:rsid w:val="008614DE"/>
    <w:rsid w:val="008617D9"/>
    <w:rsid w:val="00861805"/>
    <w:rsid w:val="00861A7F"/>
    <w:rsid w:val="00861F10"/>
    <w:rsid w:val="00862519"/>
    <w:rsid w:val="008626B5"/>
    <w:rsid w:val="0086287D"/>
    <w:rsid w:val="008628D1"/>
    <w:rsid w:val="00862D0F"/>
    <w:rsid w:val="00862ED5"/>
    <w:rsid w:val="00862FFB"/>
    <w:rsid w:val="00863045"/>
    <w:rsid w:val="0086316C"/>
    <w:rsid w:val="008631A1"/>
    <w:rsid w:val="00863237"/>
    <w:rsid w:val="008634B5"/>
    <w:rsid w:val="008635B7"/>
    <w:rsid w:val="008636EA"/>
    <w:rsid w:val="008638B0"/>
    <w:rsid w:val="00863CF9"/>
    <w:rsid w:val="00864687"/>
    <w:rsid w:val="008651C1"/>
    <w:rsid w:val="008653DE"/>
    <w:rsid w:val="00865F99"/>
    <w:rsid w:val="00866A88"/>
    <w:rsid w:val="00866AF2"/>
    <w:rsid w:val="00866B94"/>
    <w:rsid w:val="00866B9D"/>
    <w:rsid w:val="00866BFD"/>
    <w:rsid w:val="00866C9F"/>
    <w:rsid w:val="00866D4E"/>
    <w:rsid w:val="008678C1"/>
    <w:rsid w:val="00867A47"/>
    <w:rsid w:val="00867D11"/>
    <w:rsid w:val="00867EE2"/>
    <w:rsid w:val="00867F90"/>
    <w:rsid w:val="00870029"/>
    <w:rsid w:val="00870129"/>
    <w:rsid w:val="00870236"/>
    <w:rsid w:val="00870382"/>
    <w:rsid w:val="0087067D"/>
    <w:rsid w:val="008706D5"/>
    <w:rsid w:val="0087074A"/>
    <w:rsid w:val="00871041"/>
    <w:rsid w:val="008711B5"/>
    <w:rsid w:val="008716A6"/>
    <w:rsid w:val="00871A45"/>
    <w:rsid w:val="00871B92"/>
    <w:rsid w:val="00871D3B"/>
    <w:rsid w:val="00871D57"/>
    <w:rsid w:val="00871D61"/>
    <w:rsid w:val="00871E2A"/>
    <w:rsid w:val="00871EA7"/>
    <w:rsid w:val="00872182"/>
    <w:rsid w:val="00872449"/>
    <w:rsid w:val="0087262B"/>
    <w:rsid w:val="00872C8C"/>
    <w:rsid w:val="00872DDB"/>
    <w:rsid w:val="00872DFA"/>
    <w:rsid w:val="0087308C"/>
    <w:rsid w:val="008730EF"/>
    <w:rsid w:val="0087323F"/>
    <w:rsid w:val="00873392"/>
    <w:rsid w:val="00873638"/>
    <w:rsid w:val="00873D47"/>
    <w:rsid w:val="00874633"/>
    <w:rsid w:val="00874839"/>
    <w:rsid w:val="00874BCB"/>
    <w:rsid w:val="00874EBB"/>
    <w:rsid w:val="00874F5F"/>
    <w:rsid w:val="0087568C"/>
    <w:rsid w:val="008759C9"/>
    <w:rsid w:val="00875AB5"/>
    <w:rsid w:val="00875EF8"/>
    <w:rsid w:val="00876475"/>
    <w:rsid w:val="008766AF"/>
    <w:rsid w:val="00877441"/>
    <w:rsid w:val="00877BC7"/>
    <w:rsid w:val="00877F99"/>
    <w:rsid w:val="00880096"/>
    <w:rsid w:val="008800A4"/>
    <w:rsid w:val="0088014E"/>
    <w:rsid w:val="0088031F"/>
    <w:rsid w:val="00880362"/>
    <w:rsid w:val="00880473"/>
    <w:rsid w:val="0088099C"/>
    <w:rsid w:val="00880ACD"/>
    <w:rsid w:val="00881399"/>
    <w:rsid w:val="00881716"/>
    <w:rsid w:val="00881A6C"/>
    <w:rsid w:val="00882881"/>
    <w:rsid w:val="008828DE"/>
    <w:rsid w:val="00882AD6"/>
    <w:rsid w:val="00882BB3"/>
    <w:rsid w:val="00882C61"/>
    <w:rsid w:val="00882C65"/>
    <w:rsid w:val="00882E2D"/>
    <w:rsid w:val="00882F89"/>
    <w:rsid w:val="008835FA"/>
    <w:rsid w:val="008837D1"/>
    <w:rsid w:val="00883CBE"/>
    <w:rsid w:val="00883E7E"/>
    <w:rsid w:val="00883F39"/>
    <w:rsid w:val="008842F3"/>
    <w:rsid w:val="00884669"/>
    <w:rsid w:val="008848D7"/>
    <w:rsid w:val="008848DD"/>
    <w:rsid w:val="008849AB"/>
    <w:rsid w:val="00884C5A"/>
    <w:rsid w:val="00885333"/>
    <w:rsid w:val="00885579"/>
    <w:rsid w:val="00885924"/>
    <w:rsid w:val="008859D2"/>
    <w:rsid w:val="00885C95"/>
    <w:rsid w:val="00885ED2"/>
    <w:rsid w:val="00885F40"/>
    <w:rsid w:val="00886B88"/>
    <w:rsid w:val="00886E2B"/>
    <w:rsid w:val="00886FA7"/>
    <w:rsid w:val="0088704E"/>
    <w:rsid w:val="008875DA"/>
    <w:rsid w:val="0088765B"/>
    <w:rsid w:val="008876C1"/>
    <w:rsid w:val="00887BA2"/>
    <w:rsid w:val="00887E16"/>
    <w:rsid w:val="00890163"/>
    <w:rsid w:val="0089062A"/>
    <w:rsid w:val="00890641"/>
    <w:rsid w:val="00890679"/>
    <w:rsid w:val="00890BFF"/>
    <w:rsid w:val="00890D0A"/>
    <w:rsid w:val="00891010"/>
    <w:rsid w:val="00891385"/>
    <w:rsid w:val="00891578"/>
    <w:rsid w:val="00891970"/>
    <w:rsid w:val="00891B08"/>
    <w:rsid w:val="00891BFE"/>
    <w:rsid w:val="008922C9"/>
    <w:rsid w:val="00892573"/>
    <w:rsid w:val="00892765"/>
    <w:rsid w:val="00892C5C"/>
    <w:rsid w:val="00892C7E"/>
    <w:rsid w:val="00892DB6"/>
    <w:rsid w:val="0089337C"/>
    <w:rsid w:val="0089374E"/>
    <w:rsid w:val="00893FE0"/>
    <w:rsid w:val="008940DC"/>
    <w:rsid w:val="008946CF"/>
    <w:rsid w:val="0089477D"/>
    <w:rsid w:val="008949C4"/>
    <w:rsid w:val="00894D6B"/>
    <w:rsid w:val="00894DF3"/>
    <w:rsid w:val="00894EB8"/>
    <w:rsid w:val="008951B9"/>
    <w:rsid w:val="0089542D"/>
    <w:rsid w:val="008954FB"/>
    <w:rsid w:val="00895788"/>
    <w:rsid w:val="00895A52"/>
    <w:rsid w:val="00895F8B"/>
    <w:rsid w:val="00895FB6"/>
    <w:rsid w:val="0089669F"/>
    <w:rsid w:val="0089692B"/>
    <w:rsid w:val="00896AFA"/>
    <w:rsid w:val="00896CCB"/>
    <w:rsid w:val="008975CD"/>
    <w:rsid w:val="008978D4"/>
    <w:rsid w:val="008A0033"/>
    <w:rsid w:val="008A02D1"/>
    <w:rsid w:val="008A04C9"/>
    <w:rsid w:val="008A0568"/>
    <w:rsid w:val="008A0A67"/>
    <w:rsid w:val="008A0AC4"/>
    <w:rsid w:val="008A1170"/>
    <w:rsid w:val="008A15A1"/>
    <w:rsid w:val="008A1860"/>
    <w:rsid w:val="008A1DB1"/>
    <w:rsid w:val="008A1FAD"/>
    <w:rsid w:val="008A217A"/>
    <w:rsid w:val="008A288B"/>
    <w:rsid w:val="008A2A95"/>
    <w:rsid w:val="008A313C"/>
    <w:rsid w:val="008A36FB"/>
    <w:rsid w:val="008A4638"/>
    <w:rsid w:val="008A46CB"/>
    <w:rsid w:val="008A4F2C"/>
    <w:rsid w:val="008A511F"/>
    <w:rsid w:val="008A53B2"/>
    <w:rsid w:val="008A5803"/>
    <w:rsid w:val="008A5D9E"/>
    <w:rsid w:val="008A5E4B"/>
    <w:rsid w:val="008A5EC7"/>
    <w:rsid w:val="008A6020"/>
    <w:rsid w:val="008A6365"/>
    <w:rsid w:val="008A651B"/>
    <w:rsid w:val="008A67F7"/>
    <w:rsid w:val="008A6EF8"/>
    <w:rsid w:val="008A7010"/>
    <w:rsid w:val="008A7CB9"/>
    <w:rsid w:val="008A7FCF"/>
    <w:rsid w:val="008B0118"/>
    <w:rsid w:val="008B0350"/>
    <w:rsid w:val="008B0521"/>
    <w:rsid w:val="008B05A5"/>
    <w:rsid w:val="008B0931"/>
    <w:rsid w:val="008B0DAE"/>
    <w:rsid w:val="008B0FF4"/>
    <w:rsid w:val="008B125D"/>
    <w:rsid w:val="008B1709"/>
    <w:rsid w:val="008B1A68"/>
    <w:rsid w:val="008B1FE7"/>
    <w:rsid w:val="008B20DF"/>
    <w:rsid w:val="008B244B"/>
    <w:rsid w:val="008B2478"/>
    <w:rsid w:val="008B27F8"/>
    <w:rsid w:val="008B2901"/>
    <w:rsid w:val="008B2A72"/>
    <w:rsid w:val="008B359C"/>
    <w:rsid w:val="008B3958"/>
    <w:rsid w:val="008B3FCC"/>
    <w:rsid w:val="008B40E6"/>
    <w:rsid w:val="008B4507"/>
    <w:rsid w:val="008B482F"/>
    <w:rsid w:val="008B49A0"/>
    <w:rsid w:val="008B4A74"/>
    <w:rsid w:val="008B4B07"/>
    <w:rsid w:val="008B4CAF"/>
    <w:rsid w:val="008B4D92"/>
    <w:rsid w:val="008B5011"/>
    <w:rsid w:val="008B5438"/>
    <w:rsid w:val="008B567D"/>
    <w:rsid w:val="008B56BF"/>
    <w:rsid w:val="008B5B9D"/>
    <w:rsid w:val="008B623D"/>
    <w:rsid w:val="008B6905"/>
    <w:rsid w:val="008B6E7A"/>
    <w:rsid w:val="008B6EDD"/>
    <w:rsid w:val="008B7477"/>
    <w:rsid w:val="008B758B"/>
    <w:rsid w:val="008B76F5"/>
    <w:rsid w:val="008B772F"/>
    <w:rsid w:val="008C03C2"/>
    <w:rsid w:val="008C0A99"/>
    <w:rsid w:val="008C0CCA"/>
    <w:rsid w:val="008C0DCB"/>
    <w:rsid w:val="008C12AA"/>
    <w:rsid w:val="008C12E1"/>
    <w:rsid w:val="008C1594"/>
    <w:rsid w:val="008C1E8D"/>
    <w:rsid w:val="008C2071"/>
    <w:rsid w:val="008C24C6"/>
    <w:rsid w:val="008C252A"/>
    <w:rsid w:val="008C2D9C"/>
    <w:rsid w:val="008C2E11"/>
    <w:rsid w:val="008C36D0"/>
    <w:rsid w:val="008C3BED"/>
    <w:rsid w:val="008C3D6B"/>
    <w:rsid w:val="008C3DB6"/>
    <w:rsid w:val="008C40B2"/>
    <w:rsid w:val="008C4127"/>
    <w:rsid w:val="008C4427"/>
    <w:rsid w:val="008C4455"/>
    <w:rsid w:val="008C4B8D"/>
    <w:rsid w:val="008C4C58"/>
    <w:rsid w:val="008C4DFC"/>
    <w:rsid w:val="008C52E9"/>
    <w:rsid w:val="008C56BD"/>
    <w:rsid w:val="008C5A44"/>
    <w:rsid w:val="008C5B32"/>
    <w:rsid w:val="008C5D12"/>
    <w:rsid w:val="008C5F93"/>
    <w:rsid w:val="008C6093"/>
    <w:rsid w:val="008C65C2"/>
    <w:rsid w:val="008C68CE"/>
    <w:rsid w:val="008C6AAB"/>
    <w:rsid w:val="008C743D"/>
    <w:rsid w:val="008C7971"/>
    <w:rsid w:val="008C7B39"/>
    <w:rsid w:val="008C7CC5"/>
    <w:rsid w:val="008D048A"/>
    <w:rsid w:val="008D06AF"/>
    <w:rsid w:val="008D0973"/>
    <w:rsid w:val="008D0B77"/>
    <w:rsid w:val="008D0C63"/>
    <w:rsid w:val="008D0EAA"/>
    <w:rsid w:val="008D15A4"/>
    <w:rsid w:val="008D15AF"/>
    <w:rsid w:val="008D15DB"/>
    <w:rsid w:val="008D16D6"/>
    <w:rsid w:val="008D1928"/>
    <w:rsid w:val="008D1AC2"/>
    <w:rsid w:val="008D1FAB"/>
    <w:rsid w:val="008D212B"/>
    <w:rsid w:val="008D22BD"/>
    <w:rsid w:val="008D3052"/>
    <w:rsid w:val="008D31F8"/>
    <w:rsid w:val="008D3333"/>
    <w:rsid w:val="008D3394"/>
    <w:rsid w:val="008D3DFE"/>
    <w:rsid w:val="008D4283"/>
    <w:rsid w:val="008D4360"/>
    <w:rsid w:val="008D448D"/>
    <w:rsid w:val="008D451B"/>
    <w:rsid w:val="008D4599"/>
    <w:rsid w:val="008D45D3"/>
    <w:rsid w:val="008D48C1"/>
    <w:rsid w:val="008D4E91"/>
    <w:rsid w:val="008D5020"/>
    <w:rsid w:val="008D5145"/>
    <w:rsid w:val="008D5473"/>
    <w:rsid w:val="008D5716"/>
    <w:rsid w:val="008D59FC"/>
    <w:rsid w:val="008D5C8F"/>
    <w:rsid w:val="008D5C95"/>
    <w:rsid w:val="008D6375"/>
    <w:rsid w:val="008D64AF"/>
    <w:rsid w:val="008D68A4"/>
    <w:rsid w:val="008D6EF5"/>
    <w:rsid w:val="008D6FEE"/>
    <w:rsid w:val="008D7062"/>
    <w:rsid w:val="008D7E00"/>
    <w:rsid w:val="008D7E54"/>
    <w:rsid w:val="008E0741"/>
    <w:rsid w:val="008E0C46"/>
    <w:rsid w:val="008E0DAD"/>
    <w:rsid w:val="008E0E7A"/>
    <w:rsid w:val="008E135E"/>
    <w:rsid w:val="008E1418"/>
    <w:rsid w:val="008E2034"/>
    <w:rsid w:val="008E2057"/>
    <w:rsid w:val="008E25F7"/>
    <w:rsid w:val="008E2D5B"/>
    <w:rsid w:val="008E3035"/>
    <w:rsid w:val="008E310C"/>
    <w:rsid w:val="008E32D6"/>
    <w:rsid w:val="008E3678"/>
    <w:rsid w:val="008E36B2"/>
    <w:rsid w:val="008E3E5C"/>
    <w:rsid w:val="008E48C1"/>
    <w:rsid w:val="008E499D"/>
    <w:rsid w:val="008E4DCF"/>
    <w:rsid w:val="008E4EC9"/>
    <w:rsid w:val="008E5093"/>
    <w:rsid w:val="008E5247"/>
    <w:rsid w:val="008E5468"/>
    <w:rsid w:val="008E5ED7"/>
    <w:rsid w:val="008E5F8D"/>
    <w:rsid w:val="008E6122"/>
    <w:rsid w:val="008E65FE"/>
    <w:rsid w:val="008E698A"/>
    <w:rsid w:val="008E7068"/>
    <w:rsid w:val="008E722A"/>
    <w:rsid w:val="008E742F"/>
    <w:rsid w:val="008E777E"/>
    <w:rsid w:val="008F0119"/>
    <w:rsid w:val="008F0628"/>
    <w:rsid w:val="008F0892"/>
    <w:rsid w:val="008F08E1"/>
    <w:rsid w:val="008F0E56"/>
    <w:rsid w:val="008F0FA0"/>
    <w:rsid w:val="008F0FB4"/>
    <w:rsid w:val="008F1326"/>
    <w:rsid w:val="008F13E0"/>
    <w:rsid w:val="008F1625"/>
    <w:rsid w:val="008F1931"/>
    <w:rsid w:val="008F1EE9"/>
    <w:rsid w:val="008F203F"/>
    <w:rsid w:val="008F212E"/>
    <w:rsid w:val="008F246F"/>
    <w:rsid w:val="008F25FF"/>
    <w:rsid w:val="008F263B"/>
    <w:rsid w:val="008F2F27"/>
    <w:rsid w:val="008F3ABA"/>
    <w:rsid w:val="008F3B73"/>
    <w:rsid w:val="008F3C9C"/>
    <w:rsid w:val="008F3F14"/>
    <w:rsid w:val="008F431C"/>
    <w:rsid w:val="008F4D01"/>
    <w:rsid w:val="008F546A"/>
    <w:rsid w:val="008F56AF"/>
    <w:rsid w:val="008F5E2B"/>
    <w:rsid w:val="008F6723"/>
    <w:rsid w:val="008F678A"/>
    <w:rsid w:val="008F69BF"/>
    <w:rsid w:val="008F6C74"/>
    <w:rsid w:val="008F700A"/>
    <w:rsid w:val="008F7423"/>
    <w:rsid w:val="008F75BC"/>
    <w:rsid w:val="008F77E4"/>
    <w:rsid w:val="008F79C8"/>
    <w:rsid w:val="00900381"/>
    <w:rsid w:val="0090052D"/>
    <w:rsid w:val="009007C8"/>
    <w:rsid w:val="009007CB"/>
    <w:rsid w:val="009013E3"/>
    <w:rsid w:val="009015FA"/>
    <w:rsid w:val="0090161C"/>
    <w:rsid w:val="00901659"/>
    <w:rsid w:val="00901DAD"/>
    <w:rsid w:val="009027D5"/>
    <w:rsid w:val="009027D7"/>
    <w:rsid w:val="0090283E"/>
    <w:rsid w:val="00902F7E"/>
    <w:rsid w:val="00903179"/>
    <w:rsid w:val="0090320C"/>
    <w:rsid w:val="00903DE2"/>
    <w:rsid w:val="0090407D"/>
    <w:rsid w:val="0090428C"/>
    <w:rsid w:val="0090498D"/>
    <w:rsid w:val="00904B87"/>
    <w:rsid w:val="00904C41"/>
    <w:rsid w:val="00904DB0"/>
    <w:rsid w:val="00904F0C"/>
    <w:rsid w:val="00905035"/>
    <w:rsid w:val="009052F1"/>
    <w:rsid w:val="009053B4"/>
    <w:rsid w:val="009056C1"/>
    <w:rsid w:val="009059BC"/>
    <w:rsid w:val="00905D62"/>
    <w:rsid w:val="00905D8A"/>
    <w:rsid w:val="00906110"/>
    <w:rsid w:val="00906185"/>
    <w:rsid w:val="0090678C"/>
    <w:rsid w:val="009068EC"/>
    <w:rsid w:val="00906963"/>
    <w:rsid w:val="009075EF"/>
    <w:rsid w:val="00907AA9"/>
    <w:rsid w:val="00907B74"/>
    <w:rsid w:val="00910396"/>
    <w:rsid w:val="009104A7"/>
    <w:rsid w:val="009107F4"/>
    <w:rsid w:val="0091090E"/>
    <w:rsid w:val="00910F5D"/>
    <w:rsid w:val="00911644"/>
    <w:rsid w:val="00911D58"/>
    <w:rsid w:val="00911E89"/>
    <w:rsid w:val="0091254A"/>
    <w:rsid w:val="00912A7C"/>
    <w:rsid w:val="00912E07"/>
    <w:rsid w:val="00913572"/>
    <w:rsid w:val="009137BB"/>
    <w:rsid w:val="00913C83"/>
    <w:rsid w:val="0091413B"/>
    <w:rsid w:val="00914167"/>
    <w:rsid w:val="009143A0"/>
    <w:rsid w:val="00914406"/>
    <w:rsid w:val="0091442B"/>
    <w:rsid w:val="0091449F"/>
    <w:rsid w:val="009146CF"/>
    <w:rsid w:val="009149CF"/>
    <w:rsid w:val="0091567B"/>
    <w:rsid w:val="00915824"/>
    <w:rsid w:val="00915A70"/>
    <w:rsid w:val="00916150"/>
    <w:rsid w:val="0091634F"/>
    <w:rsid w:val="00916526"/>
    <w:rsid w:val="0091663D"/>
    <w:rsid w:val="0091673D"/>
    <w:rsid w:val="00916877"/>
    <w:rsid w:val="00916901"/>
    <w:rsid w:val="00916B4A"/>
    <w:rsid w:val="00916F22"/>
    <w:rsid w:val="0091719C"/>
    <w:rsid w:val="0091726E"/>
    <w:rsid w:val="0091734E"/>
    <w:rsid w:val="0091746B"/>
    <w:rsid w:val="00917897"/>
    <w:rsid w:val="00917AFF"/>
    <w:rsid w:val="00917EF8"/>
    <w:rsid w:val="009203A3"/>
    <w:rsid w:val="00920537"/>
    <w:rsid w:val="00920CC6"/>
    <w:rsid w:val="00920CE4"/>
    <w:rsid w:val="00920E65"/>
    <w:rsid w:val="009213BA"/>
    <w:rsid w:val="009215A0"/>
    <w:rsid w:val="00921971"/>
    <w:rsid w:val="00921F5E"/>
    <w:rsid w:val="00921FB3"/>
    <w:rsid w:val="0092226B"/>
    <w:rsid w:val="0092268E"/>
    <w:rsid w:val="00922765"/>
    <w:rsid w:val="00922768"/>
    <w:rsid w:val="00922DF9"/>
    <w:rsid w:val="00923464"/>
    <w:rsid w:val="0092346B"/>
    <w:rsid w:val="00923663"/>
    <w:rsid w:val="0092374D"/>
    <w:rsid w:val="009238D0"/>
    <w:rsid w:val="00923C3A"/>
    <w:rsid w:val="00923E46"/>
    <w:rsid w:val="00923F6E"/>
    <w:rsid w:val="009242D3"/>
    <w:rsid w:val="0092491E"/>
    <w:rsid w:val="00924B61"/>
    <w:rsid w:val="00924C51"/>
    <w:rsid w:val="00925151"/>
    <w:rsid w:val="00925189"/>
    <w:rsid w:val="00925521"/>
    <w:rsid w:val="0092553D"/>
    <w:rsid w:val="00925629"/>
    <w:rsid w:val="009259F3"/>
    <w:rsid w:val="00925CC0"/>
    <w:rsid w:val="00926503"/>
    <w:rsid w:val="00926531"/>
    <w:rsid w:val="009266BC"/>
    <w:rsid w:val="00926B9C"/>
    <w:rsid w:val="00926C83"/>
    <w:rsid w:val="00926E90"/>
    <w:rsid w:val="00926FEE"/>
    <w:rsid w:val="00927010"/>
    <w:rsid w:val="00927226"/>
    <w:rsid w:val="00927297"/>
    <w:rsid w:val="00927431"/>
    <w:rsid w:val="00927943"/>
    <w:rsid w:val="00930978"/>
    <w:rsid w:val="009309FA"/>
    <w:rsid w:val="00930C89"/>
    <w:rsid w:val="00930CD4"/>
    <w:rsid w:val="00930D85"/>
    <w:rsid w:val="00932207"/>
    <w:rsid w:val="00932A61"/>
    <w:rsid w:val="00932ABB"/>
    <w:rsid w:val="00932F98"/>
    <w:rsid w:val="00933248"/>
    <w:rsid w:val="00933A97"/>
    <w:rsid w:val="00933E5D"/>
    <w:rsid w:val="00933F6F"/>
    <w:rsid w:val="00934008"/>
    <w:rsid w:val="00934251"/>
    <w:rsid w:val="0093479B"/>
    <w:rsid w:val="00934934"/>
    <w:rsid w:val="00934F4A"/>
    <w:rsid w:val="00935967"/>
    <w:rsid w:val="00935FC9"/>
    <w:rsid w:val="0093618F"/>
    <w:rsid w:val="0093622F"/>
    <w:rsid w:val="0093680A"/>
    <w:rsid w:val="00936844"/>
    <w:rsid w:val="00936918"/>
    <w:rsid w:val="00936A27"/>
    <w:rsid w:val="00936DE5"/>
    <w:rsid w:val="0093743F"/>
    <w:rsid w:val="00937CD8"/>
    <w:rsid w:val="009402B7"/>
    <w:rsid w:val="009415BC"/>
    <w:rsid w:val="00941A1E"/>
    <w:rsid w:val="00941B3D"/>
    <w:rsid w:val="00941CF7"/>
    <w:rsid w:val="009420DB"/>
    <w:rsid w:val="00942564"/>
    <w:rsid w:val="009426F1"/>
    <w:rsid w:val="00942A55"/>
    <w:rsid w:val="00942A8B"/>
    <w:rsid w:val="00942AC1"/>
    <w:rsid w:val="0094356C"/>
    <w:rsid w:val="009437C1"/>
    <w:rsid w:val="00943A46"/>
    <w:rsid w:val="00943CE1"/>
    <w:rsid w:val="00943FE6"/>
    <w:rsid w:val="00944250"/>
    <w:rsid w:val="009442C5"/>
    <w:rsid w:val="009444A2"/>
    <w:rsid w:val="0094499B"/>
    <w:rsid w:val="00944C2E"/>
    <w:rsid w:val="0094589E"/>
    <w:rsid w:val="00945C76"/>
    <w:rsid w:val="00946004"/>
    <w:rsid w:val="009460AA"/>
    <w:rsid w:val="0094640E"/>
    <w:rsid w:val="00946C44"/>
    <w:rsid w:val="00946DA3"/>
    <w:rsid w:val="009471A3"/>
    <w:rsid w:val="009473D8"/>
    <w:rsid w:val="00947958"/>
    <w:rsid w:val="009502DB"/>
    <w:rsid w:val="009506AA"/>
    <w:rsid w:val="00950E97"/>
    <w:rsid w:val="00951276"/>
    <w:rsid w:val="0095141A"/>
    <w:rsid w:val="0095173C"/>
    <w:rsid w:val="009518A7"/>
    <w:rsid w:val="00951C66"/>
    <w:rsid w:val="00951CA6"/>
    <w:rsid w:val="00951EB9"/>
    <w:rsid w:val="009524C5"/>
    <w:rsid w:val="00952659"/>
    <w:rsid w:val="0095268B"/>
    <w:rsid w:val="00952722"/>
    <w:rsid w:val="00952B11"/>
    <w:rsid w:val="00952D83"/>
    <w:rsid w:val="00952DBA"/>
    <w:rsid w:val="00952ED7"/>
    <w:rsid w:val="00952F1D"/>
    <w:rsid w:val="009534A5"/>
    <w:rsid w:val="009534D4"/>
    <w:rsid w:val="0095368E"/>
    <w:rsid w:val="009536A9"/>
    <w:rsid w:val="00954314"/>
    <w:rsid w:val="00954542"/>
    <w:rsid w:val="00954580"/>
    <w:rsid w:val="009548CD"/>
    <w:rsid w:val="00954A7D"/>
    <w:rsid w:val="00954E7F"/>
    <w:rsid w:val="009550E0"/>
    <w:rsid w:val="0095524E"/>
    <w:rsid w:val="00955506"/>
    <w:rsid w:val="00955D87"/>
    <w:rsid w:val="00956193"/>
    <w:rsid w:val="00956472"/>
    <w:rsid w:val="009568D9"/>
    <w:rsid w:val="00956958"/>
    <w:rsid w:val="00956DA1"/>
    <w:rsid w:val="00957207"/>
    <w:rsid w:val="00957474"/>
    <w:rsid w:val="009575A4"/>
    <w:rsid w:val="0095792B"/>
    <w:rsid w:val="00957934"/>
    <w:rsid w:val="00957BDE"/>
    <w:rsid w:val="00957DFF"/>
    <w:rsid w:val="00957E02"/>
    <w:rsid w:val="00957F26"/>
    <w:rsid w:val="00960173"/>
    <w:rsid w:val="00960299"/>
    <w:rsid w:val="009603CF"/>
    <w:rsid w:val="00960BD4"/>
    <w:rsid w:val="00960CD1"/>
    <w:rsid w:val="00960E61"/>
    <w:rsid w:val="00960FB4"/>
    <w:rsid w:val="009617C0"/>
    <w:rsid w:val="00961A73"/>
    <w:rsid w:val="00961AEF"/>
    <w:rsid w:val="00961EE0"/>
    <w:rsid w:val="00962035"/>
    <w:rsid w:val="00962044"/>
    <w:rsid w:val="00962588"/>
    <w:rsid w:val="00962591"/>
    <w:rsid w:val="009625BF"/>
    <w:rsid w:val="00962E49"/>
    <w:rsid w:val="00962F82"/>
    <w:rsid w:val="0096309F"/>
    <w:rsid w:val="0096380B"/>
    <w:rsid w:val="00963EE4"/>
    <w:rsid w:val="00963F06"/>
    <w:rsid w:val="00963F7C"/>
    <w:rsid w:val="00964247"/>
    <w:rsid w:val="00964A7B"/>
    <w:rsid w:val="009652A6"/>
    <w:rsid w:val="00965C99"/>
    <w:rsid w:val="00965E5D"/>
    <w:rsid w:val="0096639A"/>
    <w:rsid w:val="0096642E"/>
    <w:rsid w:val="00966566"/>
    <w:rsid w:val="00966716"/>
    <w:rsid w:val="00966794"/>
    <w:rsid w:val="00966A3F"/>
    <w:rsid w:val="00966ADA"/>
    <w:rsid w:val="00966F08"/>
    <w:rsid w:val="009671F7"/>
    <w:rsid w:val="0096720F"/>
    <w:rsid w:val="00967547"/>
    <w:rsid w:val="009675CB"/>
    <w:rsid w:val="00967637"/>
    <w:rsid w:val="009677D5"/>
    <w:rsid w:val="009678BE"/>
    <w:rsid w:val="00967C1C"/>
    <w:rsid w:val="00967E80"/>
    <w:rsid w:val="00967F87"/>
    <w:rsid w:val="00970577"/>
    <w:rsid w:val="00970597"/>
    <w:rsid w:val="009705C0"/>
    <w:rsid w:val="00970BB8"/>
    <w:rsid w:val="00970BCD"/>
    <w:rsid w:val="00970BD6"/>
    <w:rsid w:val="00970F96"/>
    <w:rsid w:val="00971088"/>
    <w:rsid w:val="00971884"/>
    <w:rsid w:val="00971981"/>
    <w:rsid w:val="00971B13"/>
    <w:rsid w:val="00971DF0"/>
    <w:rsid w:val="00971F08"/>
    <w:rsid w:val="00971F53"/>
    <w:rsid w:val="00972018"/>
    <w:rsid w:val="009722C3"/>
    <w:rsid w:val="009726CB"/>
    <w:rsid w:val="00972D95"/>
    <w:rsid w:val="00972E1E"/>
    <w:rsid w:val="00972F63"/>
    <w:rsid w:val="00973442"/>
    <w:rsid w:val="009737DC"/>
    <w:rsid w:val="00973893"/>
    <w:rsid w:val="00973DA1"/>
    <w:rsid w:val="00973F57"/>
    <w:rsid w:val="00973F88"/>
    <w:rsid w:val="00973FDF"/>
    <w:rsid w:val="0097461B"/>
    <w:rsid w:val="009748B9"/>
    <w:rsid w:val="00974976"/>
    <w:rsid w:val="0097562A"/>
    <w:rsid w:val="0097594C"/>
    <w:rsid w:val="009759D5"/>
    <w:rsid w:val="00975B42"/>
    <w:rsid w:val="00975C24"/>
    <w:rsid w:val="00975CC3"/>
    <w:rsid w:val="00975DD9"/>
    <w:rsid w:val="0097626F"/>
    <w:rsid w:val="009769D1"/>
    <w:rsid w:val="00976C89"/>
    <w:rsid w:val="00976EEE"/>
    <w:rsid w:val="00977027"/>
    <w:rsid w:val="0097720C"/>
    <w:rsid w:val="00977381"/>
    <w:rsid w:val="0097738F"/>
    <w:rsid w:val="009773B6"/>
    <w:rsid w:val="009775FA"/>
    <w:rsid w:val="00977996"/>
    <w:rsid w:val="009800AB"/>
    <w:rsid w:val="009800B7"/>
    <w:rsid w:val="009802C5"/>
    <w:rsid w:val="009802D6"/>
    <w:rsid w:val="00980A11"/>
    <w:rsid w:val="009810E1"/>
    <w:rsid w:val="009811C6"/>
    <w:rsid w:val="009814AD"/>
    <w:rsid w:val="009814FC"/>
    <w:rsid w:val="009818F6"/>
    <w:rsid w:val="00981DF0"/>
    <w:rsid w:val="00981E08"/>
    <w:rsid w:val="00981E28"/>
    <w:rsid w:val="009822C5"/>
    <w:rsid w:val="009826F3"/>
    <w:rsid w:val="00982A67"/>
    <w:rsid w:val="0098309B"/>
    <w:rsid w:val="00983783"/>
    <w:rsid w:val="00983CDC"/>
    <w:rsid w:val="00983F96"/>
    <w:rsid w:val="009840FA"/>
    <w:rsid w:val="009841D5"/>
    <w:rsid w:val="00984525"/>
    <w:rsid w:val="0098464C"/>
    <w:rsid w:val="00984E16"/>
    <w:rsid w:val="009850B0"/>
    <w:rsid w:val="00985443"/>
    <w:rsid w:val="00985912"/>
    <w:rsid w:val="00985AE9"/>
    <w:rsid w:val="00985DD7"/>
    <w:rsid w:val="00986C16"/>
    <w:rsid w:val="009873DB"/>
    <w:rsid w:val="00987575"/>
    <w:rsid w:val="009877F0"/>
    <w:rsid w:val="0098780B"/>
    <w:rsid w:val="009878DD"/>
    <w:rsid w:val="00990102"/>
    <w:rsid w:val="00990229"/>
    <w:rsid w:val="0099039F"/>
    <w:rsid w:val="009904B8"/>
    <w:rsid w:val="009905ED"/>
    <w:rsid w:val="00990832"/>
    <w:rsid w:val="00991507"/>
    <w:rsid w:val="00991572"/>
    <w:rsid w:val="00991788"/>
    <w:rsid w:val="009919AC"/>
    <w:rsid w:val="00991D84"/>
    <w:rsid w:val="00991E88"/>
    <w:rsid w:val="00991F1E"/>
    <w:rsid w:val="009922BC"/>
    <w:rsid w:val="00992C98"/>
    <w:rsid w:val="009930D1"/>
    <w:rsid w:val="009939DE"/>
    <w:rsid w:val="009939E5"/>
    <w:rsid w:val="00994076"/>
    <w:rsid w:val="00994293"/>
    <w:rsid w:val="00994316"/>
    <w:rsid w:val="00994388"/>
    <w:rsid w:val="0099470B"/>
    <w:rsid w:val="009948CB"/>
    <w:rsid w:val="009949DA"/>
    <w:rsid w:val="00994DAD"/>
    <w:rsid w:val="00995740"/>
    <w:rsid w:val="00995B26"/>
    <w:rsid w:val="00995C4F"/>
    <w:rsid w:val="00995D1B"/>
    <w:rsid w:val="00995E28"/>
    <w:rsid w:val="00996002"/>
    <w:rsid w:val="00996200"/>
    <w:rsid w:val="00996219"/>
    <w:rsid w:val="00996985"/>
    <w:rsid w:val="00996BC6"/>
    <w:rsid w:val="00996DCF"/>
    <w:rsid w:val="00997021"/>
    <w:rsid w:val="00997111"/>
    <w:rsid w:val="009976D6"/>
    <w:rsid w:val="00997827"/>
    <w:rsid w:val="00997C84"/>
    <w:rsid w:val="00997DA5"/>
    <w:rsid w:val="00997FF0"/>
    <w:rsid w:val="009A071D"/>
    <w:rsid w:val="009A0747"/>
    <w:rsid w:val="009A0C9A"/>
    <w:rsid w:val="009A0DF7"/>
    <w:rsid w:val="009A0EA8"/>
    <w:rsid w:val="009A16C4"/>
    <w:rsid w:val="009A1815"/>
    <w:rsid w:val="009A18B9"/>
    <w:rsid w:val="009A1DE8"/>
    <w:rsid w:val="009A1F43"/>
    <w:rsid w:val="009A2119"/>
    <w:rsid w:val="009A233F"/>
    <w:rsid w:val="009A2676"/>
    <w:rsid w:val="009A2B11"/>
    <w:rsid w:val="009A2CE2"/>
    <w:rsid w:val="009A2F55"/>
    <w:rsid w:val="009A317B"/>
    <w:rsid w:val="009A34E0"/>
    <w:rsid w:val="009A3755"/>
    <w:rsid w:val="009A3775"/>
    <w:rsid w:val="009A38E9"/>
    <w:rsid w:val="009A3D02"/>
    <w:rsid w:val="009A3D7B"/>
    <w:rsid w:val="009A3E79"/>
    <w:rsid w:val="009A45BE"/>
    <w:rsid w:val="009A4A79"/>
    <w:rsid w:val="009A4BD5"/>
    <w:rsid w:val="009A4C2B"/>
    <w:rsid w:val="009A52DC"/>
    <w:rsid w:val="009A56C4"/>
    <w:rsid w:val="009A57A2"/>
    <w:rsid w:val="009A5A02"/>
    <w:rsid w:val="009A6032"/>
    <w:rsid w:val="009A6052"/>
    <w:rsid w:val="009A642C"/>
    <w:rsid w:val="009A68C2"/>
    <w:rsid w:val="009A7365"/>
    <w:rsid w:val="009A7683"/>
    <w:rsid w:val="009A76BA"/>
    <w:rsid w:val="009A7880"/>
    <w:rsid w:val="009A7887"/>
    <w:rsid w:val="009A7BF9"/>
    <w:rsid w:val="009B029C"/>
    <w:rsid w:val="009B05F3"/>
    <w:rsid w:val="009B0EAC"/>
    <w:rsid w:val="009B11A6"/>
    <w:rsid w:val="009B12FB"/>
    <w:rsid w:val="009B1417"/>
    <w:rsid w:val="009B1B0C"/>
    <w:rsid w:val="009B1B55"/>
    <w:rsid w:val="009B1E94"/>
    <w:rsid w:val="009B1EFE"/>
    <w:rsid w:val="009B20FA"/>
    <w:rsid w:val="009B23A7"/>
    <w:rsid w:val="009B2461"/>
    <w:rsid w:val="009B26BB"/>
    <w:rsid w:val="009B29BA"/>
    <w:rsid w:val="009B2B8C"/>
    <w:rsid w:val="009B2C2E"/>
    <w:rsid w:val="009B3155"/>
    <w:rsid w:val="009B366E"/>
    <w:rsid w:val="009B3B28"/>
    <w:rsid w:val="009B3E47"/>
    <w:rsid w:val="009B3F20"/>
    <w:rsid w:val="009B3F52"/>
    <w:rsid w:val="009B4253"/>
    <w:rsid w:val="009B43A1"/>
    <w:rsid w:val="009B47BB"/>
    <w:rsid w:val="009B4852"/>
    <w:rsid w:val="009B508A"/>
    <w:rsid w:val="009B54FA"/>
    <w:rsid w:val="009B5596"/>
    <w:rsid w:val="009B57ED"/>
    <w:rsid w:val="009B5A44"/>
    <w:rsid w:val="009B5E82"/>
    <w:rsid w:val="009B5F96"/>
    <w:rsid w:val="009B6046"/>
    <w:rsid w:val="009B649C"/>
    <w:rsid w:val="009B6577"/>
    <w:rsid w:val="009B68F1"/>
    <w:rsid w:val="009B6DDF"/>
    <w:rsid w:val="009B6E8B"/>
    <w:rsid w:val="009B7202"/>
    <w:rsid w:val="009B7425"/>
    <w:rsid w:val="009B777C"/>
    <w:rsid w:val="009B7DBB"/>
    <w:rsid w:val="009B7F2F"/>
    <w:rsid w:val="009C0171"/>
    <w:rsid w:val="009C0AE0"/>
    <w:rsid w:val="009C0F26"/>
    <w:rsid w:val="009C12AF"/>
    <w:rsid w:val="009C13FD"/>
    <w:rsid w:val="009C1932"/>
    <w:rsid w:val="009C198D"/>
    <w:rsid w:val="009C199F"/>
    <w:rsid w:val="009C1D16"/>
    <w:rsid w:val="009C2118"/>
    <w:rsid w:val="009C251F"/>
    <w:rsid w:val="009C2A39"/>
    <w:rsid w:val="009C2ADD"/>
    <w:rsid w:val="009C2F48"/>
    <w:rsid w:val="009C335B"/>
    <w:rsid w:val="009C38BB"/>
    <w:rsid w:val="009C3A5A"/>
    <w:rsid w:val="009C3E98"/>
    <w:rsid w:val="009C460B"/>
    <w:rsid w:val="009C483C"/>
    <w:rsid w:val="009C4F0F"/>
    <w:rsid w:val="009C5059"/>
    <w:rsid w:val="009C50D7"/>
    <w:rsid w:val="009C51EE"/>
    <w:rsid w:val="009C522A"/>
    <w:rsid w:val="009C525E"/>
    <w:rsid w:val="009C566F"/>
    <w:rsid w:val="009C5A6B"/>
    <w:rsid w:val="009C5B2C"/>
    <w:rsid w:val="009C5D66"/>
    <w:rsid w:val="009C61ED"/>
    <w:rsid w:val="009C633A"/>
    <w:rsid w:val="009C659F"/>
    <w:rsid w:val="009C6781"/>
    <w:rsid w:val="009C6856"/>
    <w:rsid w:val="009C6A0F"/>
    <w:rsid w:val="009C6A7B"/>
    <w:rsid w:val="009C6BEE"/>
    <w:rsid w:val="009C704B"/>
    <w:rsid w:val="009C70E3"/>
    <w:rsid w:val="009C752B"/>
    <w:rsid w:val="009C7A2D"/>
    <w:rsid w:val="009C7A52"/>
    <w:rsid w:val="009C7A98"/>
    <w:rsid w:val="009C7B7C"/>
    <w:rsid w:val="009C7CF9"/>
    <w:rsid w:val="009C7FF8"/>
    <w:rsid w:val="009D0498"/>
    <w:rsid w:val="009D0EB8"/>
    <w:rsid w:val="009D0FCD"/>
    <w:rsid w:val="009D11CF"/>
    <w:rsid w:val="009D12CD"/>
    <w:rsid w:val="009D16A6"/>
    <w:rsid w:val="009D17CC"/>
    <w:rsid w:val="009D19A6"/>
    <w:rsid w:val="009D1F80"/>
    <w:rsid w:val="009D1FCA"/>
    <w:rsid w:val="009D201E"/>
    <w:rsid w:val="009D233F"/>
    <w:rsid w:val="009D23BA"/>
    <w:rsid w:val="009D244E"/>
    <w:rsid w:val="009D276D"/>
    <w:rsid w:val="009D27EA"/>
    <w:rsid w:val="009D2D14"/>
    <w:rsid w:val="009D2EAE"/>
    <w:rsid w:val="009D3391"/>
    <w:rsid w:val="009D394A"/>
    <w:rsid w:val="009D3ADC"/>
    <w:rsid w:val="009D3E7D"/>
    <w:rsid w:val="009D3EB7"/>
    <w:rsid w:val="009D42A2"/>
    <w:rsid w:val="009D42FC"/>
    <w:rsid w:val="009D4BB0"/>
    <w:rsid w:val="009D50CF"/>
    <w:rsid w:val="009D5245"/>
    <w:rsid w:val="009D56DC"/>
    <w:rsid w:val="009D5DAC"/>
    <w:rsid w:val="009D5E7C"/>
    <w:rsid w:val="009D6221"/>
    <w:rsid w:val="009D628A"/>
    <w:rsid w:val="009D68D7"/>
    <w:rsid w:val="009D69B6"/>
    <w:rsid w:val="009D6A4C"/>
    <w:rsid w:val="009D6B7D"/>
    <w:rsid w:val="009D6EB8"/>
    <w:rsid w:val="009D6EBB"/>
    <w:rsid w:val="009D6F0F"/>
    <w:rsid w:val="009D6F31"/>
    <w:rsid w:val="009D70FD"/>
    <w:rsid w:val="009D7262"/>
    <w:rsid w:val="009D7398"/>
    <w:rsid w:val="009D7AD0"/>
    <w:rsid w:val="009D7B03"/>
    <w:rsid w:val="009E050E"/>
    <w:rsid w:val="009E0688"/>
    <w:rsid w:val="009E06A2"/>
    <w:rsid w:val="009E076F"/>
    <w:rsid w:val="009E09C9"/>
    <w:rsid w:val="009E1274"/>
    <w:rsid w:val="009E1782"/>
    <w:rsid w:val="009E180B"/>
    <w:rsid w:val="009E19D0"/>
    <w:rsid w:val="009E22F6"/>
    <w:rsid w:val="009E25BC"/>
    <w:rsid w:val="009E2696"/>
    <w:rsid w:val="009E26AF"/>
    <w:rsid w:val="009E2C2A"/>
    <w:rsid w:val="009E2E08"/>
    <w:rsid w:val="009E31B8"/>
    <w:rsid w:val="009E3407"/>
    <w:rsid w:val="009E34BC"/>
    <w:rsid w:val="009E37BD"/>
    <w:rsid w:val="009E406B"/>
    <w:rsid w:val="009E44A9"/>
    <w:rsid w:val="009E4532"/>
    <w:rsid w:val="009E46C4"/>
    <w:rsid w:val="009E47E3"/>
    <w:rsid w:val="009E49FF"/>
    <w:rsid w:val="009E4BE6"/>
    <w:rsid w:val="009E4DD1"/>
    <w:rsid w:val="009E5518"/>
    <w:rsid w:val="009E5850"/>
    <w:rsid w:val="009E5DEA"/>
    <w:rsid w:val="009E6024"/>
    <w:rsid w:val="009E60AC"/>
    <w:rsid w:val="009E6489"/>
    <w:rsid w:val="009E65DD"/>
    <w:rsid w:val="009E6824"/>
    <w:rsid w:val="009E6909"/>
    <w:rsid w:val="009E6A47"/>
    <w:rsid w:val="009E6E03"/>
    <w:rsid w:val="009E72CC"/>
    <w:rsid w:val="009E735F"/>
    <w:rsid w:val="009E73F1"/>
    <w:rsid w:val="009E7B37"/>
    <w:rsid w:val="009E7EA8"/>
    <w:rsid w:val="009F0267"/>
    <w:rsid w:val="009F0833"/>
    <w:rsid w:val="009F0BF4"/>
    <w:rsid w:val="009F0FAB"/>
    <w:rsid w:val="009F139D"/>
    <w:rsid w:val="009F186C"/>
    <w:rsid w:val="009F1ADE"/>
    <w:rsid w:val="009F1CC4"/>
    <w:rsid w:val="009F1D6F"/>
    <w:rsid w:val="009F2015"/>
    <w:rsid w:val="009F258D"/>
    <w:rsid w:val="009F2624"/>
    <w:rsid w:val="009F282B"/>
    <w:rsid w:val="009F28E9"/>
    <w:rsid w:val="009F292A"/>
    <w:rsid w:val="009F29FD"/>
    <w:rsid w:val="009F2E05"/>
    <w:rsid w:val="009F2FEA"/>
    <w:rsid w:val="009F333A"/>
    <w:rsid w:val="009F3A4D"/>
    <w:rsid w:val="009F3B29"/>
    <w:rsid w:val="009F3C75"/>
    <w:rsid w:val="009F3F18"/>
    <w:rsid w:val="009F4196"/>
    <w:rsid w:val="009F43A2"/>
    <w:rsid w:val="009F5274"/>
    <w:rsid w:val="009F56E4"/>
    <w:rsid w:val="009F591F"/>
    <w:rsid w:val="009F599E"/>
    <w:rsid w:val="009F5B7B"/>
    <w:rsid w:val="009F5C8C"/>
    <w:rsid w:val="009F5CD7"/>
    <w:rsid w:val="009F5E3B"/>
    <w:rsid w:val="009F6839"/>
    <w:rsid w:val="009F6997"/>
    <w:rsid w:val="009F7022"/>
    <w:rsid w:val="009F718F"/>
    <w:rsid w:val="009F741A"/>
    <w:rsid w:val="009F7C5A"/>
    <w:rsid w:val="00A00068"/>
    <w:rsid w:val="00A00694"/>
    <w:rsid w:val="00A008FC"/>
    <w:rsid w:val="00A01211"/>
    <w:rsid w:val="00A01696"/>
    <w:rsid w:val="00A01BC0"/>
    <w:rsid w:val="00A01BCE"/>
    <w:rsid w:val="00A020B5"/>
    <w:rsid w:val="00A02431"/>
    <w:rsid w:val="00A02B6C"/>
    <w:rsid w:val="00A0300E"/>
    <w:rsid w:val="00A03142"/>
    <w:rsid w:val="00A033E2"/>
    <w:rsid w:val="00A03441"/>
    <w:rsid w:val="00A03965"/>
    <w:rsid w:val="00A03D77"/>
    <w:rsid w:val="00A04361"/>
    <w:rsid w:val="00A0449C"/>
    <w:rsid w:val="00A04ECA"/>
    <w:rsid w:val="00A050A4"/>
    <w:rsid w:val="00A052DD"/>
    <w:rsid w:val="00A0530A"/>
    <w:rsid w:val="00A0552C"/>
    <w:rsid w:val="00A05A59"/>
    <w:rsid w:val="00A05B29"/>
    <w:rsid w:val="00A05F70"/>
    <w:rsid w:val="00A06044"/>
    <w:rsid w:val="00A064CC"/>
    <w:rsid w:val="00A0669F"/>
    <w:rsid w:val="00A067B4"/>
    <w:rsid w:val="00A067C2"/>
    <w:rsid w:val="00A06D77"/>
    <w:rsid w:val="00A06DD7"/>
    <w:rsid w:val="00A07133"/>
    <w:rsid w:val="00A072E2"/>
    <w:rsid w:val="00A07325"/>
    <w:rsid w:val="00A07D13"/>
    <w:rsid w:val="00A07D59"/>
    <w:rsid w:val="00A07FD1"/>
    <w:rsid w:val="00A108AB"/>
    <w:rsid w:val="00A10AC8"/>
    <w:rsid w:val="00A1146C"/>
    <w:rsid w:val="00A11974"/>
    <w:rsid w:val="00A11C70"/>
    <w:rsid w:val="00A11D1F"/>
    <w:rsid w:val="00A11F00"/>
    <w:rsid w:val="00A12104"/>
    <w:rsid w:val="00A1228F"/>
    <w:rsid w:val="00A12591"/>
    <w:rsid w:val="00A127CF"/>
    <w:rsid w:val="00A12C21"/>
    <w:rsid w:val="00A1309B"/>
    <w:rsid w:val="00A13450"/>
    <w:rsid w:val="00A134C4"/>
    <w:rsid w:val="00A13522"/>
    <w:rsid w:val="00A138D7"/>
    <w:rsid w:val="00A13B5C"/>
    <w:rsid w:val="00A13DD6"/>
    <w:rsid w:val="00A14285"/>
    <w:rsid w:val="00A14436"/>
    <w:rsid w:val="00A1453D"/>
    <w:rsid w:val="00A1466C"/>
    <w:rsid w:val="00A14C60"/>
    <w:rsid w:val="00A14C9D"/>
    <w:rsid w:val="00A14D2D"/>
    <w:rsid w:val="00A14D60"/>
    <w:rsid w:val="00A1515E"/>
    <w:rsid w:val="00A154D2"/>
    <w:rsid w:val="00A15583"/>
    <w:rsid w:val="00A155EE"/>
    <w:rsid w:val="00A1566A"/>
    <w:rsid w:val="00A15760"/>
    <w:rsid w:val="00A1592B"/>
    <w:rsid w:val="00A159DE"/>
    <w:rsid w:val="00A15E73"/>
    <w:rsid w:val="00A163F9"/>
    <w:rsid w:val="00A164ED"/>
    <w:rsid w:val="00A1696A"/>
    <w:rsid w:val="00A16C60"/>
    <w:rsid w:val="00A16CAA"/>
    <w:rsid w:val="00A16EF7"/>
    <w:rsid w:val="00A1718C"/>
    <w:rsid w:val="00A17291"/>
    <w:rsid w:val="00A172E1"/>
    <w:rsid w:val="00A179E0"/>
    <w:rsid w:val="00A201EA"/>
    <w:rsid w:val="00A20241"/>
    <w:rsid w:val="00A202A6"/>
    <w:rsid w:val="00A203EF"/>
    <w:rsid w:val="00A20494"/>
    <w:rsid w:val="00A2058C"/>
    <w:rsid w:val="00A20609"/>
    <w:rsid w:val="00A20A19"/>
    <w:rsid w:val="00A21C30"/>
    <w:rsid w:val="00A225E8"/>
    <w:rsid w:val="00A22730"/>
    <w:rsid w:val="00A2274E"/>
    <w:rsid w:val="00A22AB1"/>
    <w:rsid w:val="00A235D5"/>
    <w:rsid w:val="00A2397E"/>
    <w:rsid w:val="00A23EE2"/>
    <w:rsid w:val="00A2469F"/>
    <w:rsid w:val="00A2495F"/>
    <w:rsid w:val="00A24972"/>
    <w:rsid w:val="00A24CF0"/>
    <w:rsid w:val="00A24D78"/>
    <w:rsid w:val="00A25009"/>
    <w:rsid w:val="00A25425"/>
    <w:rsid w:val="00A25496"/>
    <w:rsid w:val="00A25587"/>
    <w:rsid w:val="00A25757"/>
    <w:rsid w:val="00A25BA1"/>
    <w:rsid w:val="00A25E71"/>
    <w:rsid w:val="00A260F1"/>
    <w:rsid w:val="00A26198"/>
    <w:rsid w:val="00A262AA"/>
    <w:rsid w:val="00A262BF"/>
    <w:rsid w:val="00A262E3"/>
    <w:rsid w:val="00A2645A"/>
    <w:rsid w:val="00A2666B"/>
    <w:rsid w:val="00A2675A"/>
    <w:rsid w:val="00A26944"/>
    <w:rsid w:val="00A26972"/>
    <w:rsid w:val="00A26998"/>
    <w:rsid w:val="00A27055"/>
    <w:rsid w:val="00A270A6"/>
    <w:rsid w:val="00A2731D"/>
    <w:rsid w:val="00A27415"/>
    <w:rsid w:val="00A27552"/>
    <w:rsid w:val="00A276CB"/>
    <w:rsid w:val="00A27DC5"/>
    <w:rsid w:val="00A304AA"/>
    <w:rsid w:val="00A30D18"/>
    <w:rsid w:val="00A30DC9"/>
    <w:rsid w:val="00A311B1"/>
    <w:rsid w:val="00A312CB"/>
    <w:rsid w:val="00A312DB"/>
    <w:rsid w:val="00A31346"/>
    <w:rsid w:val="00A313D7"/>
    <w:rsid w:val="00A313E4"/>
    <w:rsid w:val="00A31453"/>
    <w:rsid w:val="00A314CC"/>
    <w:rsid w:val="00A317D5"/>
    <w:rsid w:val="00A318BA"/>
    <w:rsid w:val="00A31A25"/>
    <w:rsid w:val="00A31E02"/>
    <w:rsid w:val="00A321AD"/>
    <w:rsid w:val="00A32A11"/>
    <w:rsid w:val="00A32A91"/>
    <w:rsid w:val="00A331F9"/>
    <w:rsid w:val="00A332DE"/>
    <w:rsid w:val="00A33303"/>
    <w:rsid w:val="00A33EB6"/>
    <w:rsid w:val="00A340BB"/>
    <w:rsid w:val="00A34309"/>
    <w:rsid w:val="00A344B9"/>
    <w:rsid w:val="00A3458B"/>
    <w:rsid w:val="00A3492F"/>
    <w:rsid w:val="00A34A47"/>
    <w:rsid w:val="00A34CF8"/>
    <w:rsid w:val="00A355EB"/>
    <w:rsid w:val="00A356F8"/>
    <w:rsid w:val="00A35BE5"/>
    <w:rsid w:val="00A35BFF"/>
    <w:rsid w:val="00A35C46"/>
    <w:rsid w:val="00A3620B"/>
    <w:rsid w:val="00A3647A"/>
    <w:rsid w:val="00A366D6"/>
    <w:rsid w:val="00A3671E"/>
    <w:rsid w:val="00A36850"/>
    <w:rsid w:val="00A3686D"/>
    <w:rsid w:val="00A369AB"/>
    <w:rsid w:val="00A36C65"/>
    <w:rsid w:val="00A3731E"/>
    <w:rsid w:val="00A373DE"/>
    <w:rsid w:val="00A374FD"/>
    <w:rsid w:val="00A3751C"/>
    <w:rsid w:val="00A400C1"/>
    <w:rsid w:val="00A402C9"/>
    <w:rsid w:val="00A4046C"/>
    <w:rsid w:val="00A40ABC"/>
    <w:rsid w:val="00A40C25"/>
    <w:rsid w:val="00A41116"/>
    <w:rsid w:val="00A417E2"/>
    <w:rsid w:val="00A4187A"/>
    <w:rsid w:val="00A419EE"/>
    <w:rsid w:val="00A41A59"/>
    <w:rsid w:val="00A41B67"/>
    <w:rsid w:val="00A41B72"/>
    <w:rsid w:val="00A41C10"/>
    <w:rsid w:val="00A41C1F"/>
    <w:rsid w:val="00A4206E"/>
    <w:rsid w:val="00A42539"/>
    <w:rsid w:val="00A4312B"/>
    <w:rsid w:val="00A433AD"/>
    <w:rsid w:val="00A4349C"/>
    <w:rsid w:val="00A436B0"/>
    <w:rsid w:val="00A437B2"/>
    <w:rsid w:val="00A43B83"/>
    <w:rsid w:val="00A43DCA"/>
    <w:rsid w:val="00A43F88"/>
    <w:rsid w:val="00A442E4"/>
    <w:rsid w:val="00A44412"/>
    <w:rsid w:val="00A44534"/>
    <w:rsid w:val="00A449E2"/>
    <w:rsid w:val="00A44AB6"/>
    <w:rsid w:val="00A44B02"/>
    <w:rsid w:val="00A44BDC"/>
    <w:rsid w:val="00A44EE4"/>
    <w:rsid w:val="00A4506C"/>
    <w:rsid w:val="00A45163"/>
    <w:rsid w:val="00A452A2"/>
    <w:rsid w:val="00A4554E"/>
    <w:rsid w:val="00A456A6"/>
    <w:rsid w:val="00A46198"/>
    <w:rsid w:val="00A46344"/>
    <w:rsid w:val="00A46441"/>
    <w:rsid w:val="00A46626"/>
    <w:rsid w:val="00A46871"/>
    <w:rsid w:val="00A46BCD"/>
    <w:rsid w:val="00A46C16"/>
    <w:rsid w:val="00A46DF6"/>
    <w:rsid w:val="00A47183"/>
    <w:rsid w:val="00A471A8"/>
    <w:rsid w:val="00A471E7"/>
    <w:rsid w:val="00A472BA"/>
    <w:rsid w:val="00A4738A"/>
    <w:rsid w:val="00A474AC"/>
    <w:rsid w:val="00A4786F"/>
    <w:rsid w:val="00A47919"/>
    <w:rsid w:val="00A502CA"/>
    <w:rsid w:val="00A502E2"/>
    <w:rsid w:val="00A5098B"/>
    <w:rsid w:val="00A50C61"/>
    <w:rsid w:val="00A50D9E"/>
    <w:rsid w:val="00A510F7"/>
    <w:rsid w:val="00A511B6"/>
    <w:rsid w:val="00A51308"/>
    <w:rsid w:val="00A51682"/>
    <w:rsid w:val="00A51908"/>
    <w:rsid w:val="00A51941"/>
    <w:rsid w:val="00A51C7E"/>
    <w:rsid w:val="00A51FDE"/>
    <w:rsid w:val="00A523E5"/>
    <w:rsid w:val="00A52439"/>
    <w:rsid w:val="00A525D8"/>
    <w:rsid w:val="00A5273B"/>
    <w:rsid w:val="00A5281B"/>
    <w:rsid w:val="00A52F46"/>
    <w:rsid w:val="00A53BF4"/>
    <w:rsid w:val="00A53CE6"/>
    <w:rsid w:val="00A53F90"/>
    <w:rsid w:val="00A544E7"/>
    <w:rsid w:val="00A54583"/>
    <w:rsid w:val="00A546B4"/>
    <w:rsid w:val="00A548A7"/>
    <w:rsid w:val="00A54A01"/>
    <w:rsid w:val="00A54D84"/>
    <w:rsid w:val="00A55433"/>
    <w:rsid w:val="00A5584B"/>
    <w:rsid w:val="00A55B61"/>
    <w:rsid w:val="00A55D63"/>
    <w:rsid w:val="00A56195"/>
    <w:rsid w:val="00A566FC"/>
    <w:rsid w:val="00A56833"/>
    <w:rsid w:val="00A56F0E"/>
    <w:rsid w:val="00A572BB"/>
    <w:rsid w:val="00A576A5"/>
    <w:rsid w:val="00A60249"/>
    <w:rsid w:val="00A603F8"/>
    <w:rsid w:val="00A60458"/>
    <w:rsid w:val="00A604A3"/>
    <w:rsid w:val="00A60655"/>
    <w:rsid w:val="00A6078E"/>
    <w:rsid w:val="00A60929"/>
    <w:rsid w:val="00A60D59"/>
    <w:rsid w:val="00A60E6D"/>
    <w:rsid w:val="00A61111"/>
    <w:rsid w:val="00A6126A"/>
    <w:rsid w:val="00A61A44"/>
    <w:rsid w:val="00A61DDE"/>
    <w:rsid w:val="00A61ECB"/>
    <w:rsid w:val="00A624EB"/>
    <w:rsid w:val="00A629DB"/>
    <w:rsid w:val="00A62E37"/>
    <w:rsid w:val="00A62E39"/>
    <w:rsid w:val="00A63219"/>
    <w:rsid w:val="00A6341A"/>
    <w:rsid w:val="00A6342C"/>
    <w:rsid w:val="00A639B5"/>
    <w:rsid w:val="00A643B1"/>
    <w:rsid w:val="00A6493C"/>
    <w:rsid w:val="00A64A4F"/>
    <w:rsid w:val="00A64ABE"/>
    <w:rsid w:val="00A64BBA"/>
    <w:rsid w:val="00A64DFB"/>
    <w:rsid w:val="00A64F9A"/>
    <w:rsid w:val="00A650BE"/>
    <w:rsid w:val="00A6572F"/>
    <w:rsid w:val="00A657A9"/>
    <w:rsid w:val="00A65889"/>
    <w:rsid w:val="00A659AA"/>
    <w:rsid w:val="00A65A95"/>
    <w:rsid w:val="00A65BBB"/>
    <w:rsid w:val="00A65F19"/>
    <w:rsid w:val="00A6613B"/>
    <w:rsid w:val="00A663E2"/>
    <w:rsid w:val="00A664A3"/>
    <w:rsid w:val="00A66999"/>
    <w:rsid w:val="00A66E02"/>
    <w:rsid w:val="00A66F77"/>
    <w:rsid w:val="00A67109"/>
    <w:rsid w:val="00A6737A"/>
    <w:rsid w:val="00A6785A"/>
    <w:rsid w:val="00A67893"/>
    <w:rsid w:val="00A67E96"/>
    <w:rsid w:val="00A70601"/>
    <w:rsid w:val="00A7085C"/>
    <w:rsid w:val="00A709EC"/>
    <w:rsid w:val="00A71243"/>
    <w:rsid w:val="00A713F8"/>
    <w:rsid w:val="00A7191E"/>
    <w:rsid w:val="00A71A08"/>
    <w:rsid w:val="00A71A18"/>
    <w:rsid w:val="00A71FCA"/>
    <w:rsid w:val="00A722C9"/>
    <w:rsid w:val="00A7240B"/>
    <w:rsid w:val="00A7267B"/>
    <w:rsid w:val="00A7279E"/>
    <w:rsid w:val="00A72AE0"/>
    <w:rsid w:val="00A72BDD"/>
    <w:rsid w:val="00A730E3"/>
    <w:rsid w:val="00A7311C"/>
    <w:rsid w:val="00A73179"/>
    <w:rsid w:val="00A73544"/>
    <w:rsid w:val="00A735C9"/>
    <w:rsid w:val="00A737D8"/>
    <w:rsid w:val="00A73997"/>
    <w:rsid w:val="00A73F4B"/>
    <w:rsid w:val="00A73F96"/>
    <w:rsid w:val="00A740DF"/>
    <w:rsid w:val="00A742A4"/>
    <w:rsid w:val="00A7449B"/>
    <w:rsid w:val="00A744D4"/>
    <w:rsid w:val="00A7452A"/>
    <w:rsid w:val="00A74640"/>
    <w:rsid w:val="00A74B89"/>
    <w:rsid w:val="00A74C2B"/>
    <w:rsid w:val="00A74DC9"/>
    <w:rsid w:val="00A750BE"/>
    <w:rsid w:val="00A75107"/>
    <w:rsid w:val="00A7513A"/>
    <w:rsid w:val="00A75566"/>
    <w:rsid w:val="00A755C3"/>
    <w:rsid w:val="00A75938"/>
    <w:rsid w:val="00A75970"/>
    <w:rsid w:val="00A75CF7"/>
    <w:rsid w:val="00A76194"/>
    <w:rsid w:val="00A761C8"/>
    <w:rsid w:val="00A76590"/>
    <w:rsid w:val="00A766DE"/>
    <w:rsid w:val="00A76A7E"/>
    <w:rsid w:val="00A76BE2"/>
    <w:rsid w:val="00A76C78"/>
    <w:rsid w:val="00A76D8F"/>
    <w:rsid w:val="00A76F54"/>
    <w:rsid w:val="00A771DE"/>
    <w:rsid w:val="00A77AD1"/>
    <w:rsid w:val="00A77CD7"/>
    <w:rsid w:val="00A8048A"/>
    <w:rsid w:val="00A806F3"/>
    <w:rsid w:val="00A80776"/>
    <w:rsid w:val="00A80AD1"/>
    <w:rsid w:val="00A80E36"/>
    <w:rsid w:val="00A80E39"/>
    <w:rsid w:val="00A80EDE"/>
    <w:rsid w:val="00A812B2"/>
    <w:rsid w:val="00A81382"/>
    <w:rsid w:val="00A81577"/>
    <w:rsid w:val="00A81948"/>
    <w:rsid w:val="00A81A56"/>
    <w:rsid w:val="00A81A67"/>
    <w:rsid w:val="00A81B96"/>
    <w:rsid w:val="00A82048"/>
    <w:rsid w:val="00A823B3"/>
    <w:rsid w:val="00A82475"/>
    <w:rsid w:val="00A826A8"/>
    <w:rsid w:val="00A827E6"/>
    <w:rsid w:val="00A82B5A"/>
    <w:rsid w:val="00A82EF6"/>
    <w:rsid w:val="00A83075"/>
    <w:rsid w:val="00A83083"/>
    <w:rsid w:val="00A830E7"/>
    <w:rsid w:val="00A831E9"/>
    <w:rsid w:val="00A83601"/>
    <w:rsid w:val="00A83661"/>
    <w:rsid w:val="00A83E5E"/>
    <w:rsid w:val="00A8404C"/>
    <w:rsid w:val="00A84400"/>
    <w:rsid w:val="00A84809"/>
    <w:rsid w:val="00A84D3F"/>
    <w:rsid w:val="00A85065"/>
    <w:rsid w:val="00A850F5"/>
    <w:rsid w:val="00A856B4"/>
    <w:rsid w:val="00A85B4B"/>
    <w:rsid w:val="00A85E07"/>
    <w:rsid w:val="00A862B5"/>
    <w:rsid w:val="00A86385"/>
    <w:rsid w:val="00A86669"/>
    <w:rsid w:val="00A86767"/>
    <w:rsid w:val="00A86B90"/>
    <w:rsid w:val="00A86BB3"/>
    <w:rsid w:val="00A8713A"/>
    <w:rsid w:val="00A872AB"/>
    <w:rsid w:val="00A87679"/>
    <w:rsid w:val="00A87AF0"/>
    <w:rsid w:val="00A9002C"/>
    <w:rsid w:val="00A9010B"/>
    <w:rsid w:val="00A90870"/>
    <w:rsid w:val="00A90A29"/>
    <w:rsid w:val="00A90C1E"/>
    <w:rsid w:val="00A90CDA"/>
    <w:rsid w:val="00A90DE8"/>
    <w:rsid w:val="00A90E1B"/>
    <w:rsid w:val="00A90FC0"/>
    <w:rsid w:val="00A90FDD"/>
    <w:rsid w:val="00A91011"/>
    <w:rsid w:val="00A912C0"/>
    <w:rsid w:val="00A91698"/>
    <w:rsid w:val="00A9173D"/>
    <w:rsid w:val="00A9180F"/>
    <w:rsid w:val="00A918A0"/>
    <w:rsid w:val="00A91921"/>
    <w:rsid w:val="00A92339"/>
    <w:rsid w:val="00A92676"/>
    <w:rsid w:val="00A92886"/>
    <w:rsid w:val="00A92946"/>
    <w:rsid w:val="00A92B23"/>
    <w:rsid w:val="00A92DAA"/>
    <w:rsid w:val="00A933A4"/>
    <w:rsid w:val="00A9345A"/>
    <w:rsid w:val="00A9373A"/>
    <w:rsid w:val="00A94151"/>
    <w:rsid w:val="00A942CA"/>
    <w:rsid w:val="00A943C4"/>
    <w:rsid w:val="00A94914"/>
    <w:rsid w:val="00A94A7E"/>
    <w:rsid w:val="00A94CE3"/>
    <w:rsid w:val="00A94DFA"/>
    <w:rsid w:val="00A94F95"/>
    <w:rsid w:val="00A9555E"/>
    <w:rsid w:val="00A95B88"/>
    <w:rsid w:val="00A95E46"/>
    <w:rsid w:val="00A95E55"/>
    <w:rsid w:val="00A96064"/>
    <w:rsid w:val="00A961EA"/>
    <w:rsid w:val="00A96484"/>
    <w:rsid w:val="00A96580"/>
    <w:rsid w:val="00A96832"/>
    <w:rsid w:val="00A96B0A"/>
    <w:rsid w:val="00A96C31"/>
    <w:rsid w:val="00A96CC4"/>
    <w:rsid w:val="00A96F63"/>
    <w:rsid w:val="00A96FBD"/>
    <w:rsid w:val="00A973A1"/>
    <w:rsid w:val="00A9798C"/>
    <w:rsid w:val="00AA006C"/>
    <w:rsid w:val="00AA0386"/>
    <w:rsid w:val="00AA0ADC"/>
    <w:rsid w:val="00AA0B10"/>
    <w:rsid w:val="00AA0BFB"/>
    <w:rsid w:val="00AA0C2B"/>
    <w:rsid w:val="00AA12C3"/>
    <w:rsid w:val="00AA12E2"/>
    <w:rsid w:val="00AA12FE"/>
    <w:rsid w:val="00AA147C"/>
    <w:rsid w:val="00AA1756"/>
    <w:rsid w:val="00AA212A"/>
    <w:rsid w:val="00AA23D9"/>
    <w:rsid w:val="00AA259C"/>
    <w:rsid w:val="00AA2917"/>
    <w:rsid w:val="00AA29B9"/>
    <w:rsid w:val="00AA2C96"/>
    <w:rsid w:val="00AA332C"/>
    <w:rsid w:val="00AA369B"/>
    <w:rsid w:val="00AA3B81"/>
    <w:rsid w:val="00AA3CC0"/>
    <w:rsid w:val="00AA455D"/>
    <w:rsid w:val="00AA4829"/>
    <w:rsid w:val="00AA4C7D"/>
    <w:rsid w:val="00AA5117"/>
    <w:rsid w:val="00AA55A9"/>
    <w:rsid w:val="00AA5813"/>
    <w:rsid w:val="00AA5B6A"/>
    <w:rsid w:val="00AA6175"/>
    <w:rsid w:val="00AA62ED"/>
    <w:rsid w:val="00AA649B"/>
    <w:rsid w:val="00AA65FA"/>
    <w:rsid w:val="00AA6D91"/>
    <w:rsid w:val="00AA72DD"/>
    <w:rsid w:val="00AA75E0"/>
    <w:rsid w:val="00AA78E8"/>
    <w:rsid w:val="00AB0086"/>
    <w:rsid w:val="00AB047E"/>
    <w:rsid w:val="00AB04E9"/>
    <w:rsid w:val="00AB06B8"/>
    <w:rsid w:val="00AB070D"/>
    <w:rsid w:val="00AB1072"/>
    <w:rsid w:val="00AB136D"/>
    <w:rsid w:val="00AB153C"/>
    <w:rsid w:val="00AB1F09"/>
    <w:rsid w:val="00AB2350"/>
    <w:rsid w:val="00AB2B1E"/>
    <w:rsid w:val="00AB3321"/>
    <w:rsid w:val="00AB35E2"/>
    <w:rsid w:val="00AB3913"/>
    <w:rsid w:val="00AB39C8"/>
    <w:rsid w:val="00AB3CE1"/>
    <w:rsid w:val="00AB3D01"/>
    <w:rsid w:val="00AB44AC"/>
    <w:rsid w:val="00AB4935"/>
    <w:rsid w:val="00AB4BA1"/>
    <w:rsid w:val="00AB4CB4"/>
    <w:rsid w:val="00AB5022"/>
    <w:rsid w:val="00AB5208"/>
    <w:rsid w:val="00AB564D"/>
    <w:rsid w:val="00AB5AFB"/>
    <w:rsid w:val="00AB5D2A"/>
    <w:rsid w:val="00AB5E54"/>
    <w:rsid w:val="00AB6141"/>
    <w:rsid w:val="00AB6165"/>
    <w:rsid w:val="00AB6504"/>
    <w:rsid w:val="00AB67BD"/>
    <w:rsid w:val="00AB68BE"/>
    <w:rsid w:val="00AB69F0"/>
    <w:rsid w:val="00AB6C35"/>
    <w:rsid w:val="00AB6E47"/>
    <w:rsid w:val="00AB6FCB"/>
    <w:rsid w:val="00AB75AD"/>
    <w:rsid w:val="00AB778F"/>
    <w:rsid w:val="00AB785F"/>
    <w:rsid w:val="00AB7C30"/>
    <w:rsid w:val="00AC0252"/>
    <w:rsid w:val="00AC1108"/>
    <w:rsid w:val="00AC12B9"/>
    <w:rsid w:val="00AC16B6"/>
    <w:rsid w:val="00AC1791"/>
    <w:rsid w:val="00AC1A79"/>
    <w:rsid w:val="00AC1C5D"/>
    <w:rsid w:val="00AC1CF9"/>
    <w:rsid w:val="00AC24CF"/>
    <w:rsid w:val="00AC28CC"/>
    <w:rsid w:val="00AC2A1A"/>
    <w:rsid w:val="00AC2E1A"/>
    <w:rsid w:val="00AC3280"/>
    <w:rsid w:val="00AC3421"/>
    <w:rsid w:val="00AC36FE"/>
    <w:rsid w:val="00AC3818"/>
    <w:rsid w:val="00AC4045"/>
    <w:rsid w:val="00AC42AD"/>
    <w:rsid w:val="00AC44B0"/>
    <w:rsid w:val="00AC482D"/>
    <w:rsid w:val="00AC4DC1"/>
    <w:rsid w:val="00AC567B"/>
    <w:rsid w:val="00AC5749"/>
    <w:rsid w:val="00AC5864"/>
    <w:rsid w:val="00AC61E7"/>
    <w:rsid w:val="00AC64BE"/>
    <w:rsid w:val="00AC714E"/>
    <w:rsid w:val="00AC717A"/>
    <w:rsid w:val="00AC740D"/>
    <w:rsid w:val="00AC742A"/>
    <w:rsid w:val="00AC792C"/>
    <w:rsid w:val="00AC7A51"/>
    <w:rsid w:val="00AC7B33"/>
    <w:rsid w:val="00AC7D2D"/>
    <w:rsid w:val="00AD07BE"/>
    <w:rsid w:val="00AD07FC"/>
    <w:rsid w:val="00AD0863"/>
    <w:rsid w:val="00AD08FA"/>
    <w:rsid w:val="00AD0AEA"/>
    <w:rsid w:val="00AD0F32"/>
    <w:rsid w:val="00AD1179"/>
    <w:rsid w:val="00AD1403"/>
    <w:rsid w:val="00AD1637"/>
    <w:rsid w:val="00AD1966"/>
    <w:rsid w:val="00AD1A16"/>
    <w:rsid w:val="00AD1A5D"/>
    <w:rsid w:val="00AD1C7E"/>
    <w:rsid w:val="00AD209A"/>
    <w:rsid w:val="00AD2366"/>
    <w:rsid w:val="00AD24F7"/>
    <w:rsid w:val="00AD2568"/>
    <w:rsid w:val="00AD272B"/>
    <w:rsid w:val="00AD2B5D"/>
    <w:rsid w:val="00AD2BCC"/>
    <w:rsid w:val="00AD2C29"/>
    <w:rsid w:val="00AD2C70"/>
    <w:rsid w:val="00AD2E30"/>
    <w:rsid w:val="00AD3156"/>
    <w:rsid w:val="00AD3393"/>
    <w:rsid w:val="00AD33D0"/>
    <w:rsid w:val="00AD35E9"/>
    <w:rsid w:val="00AD3AD5"/>
    <w:rsid w:val="00AD3AE2"/>
    <w:rsid w:val="00AD4184"/>
    <w:rsid w:val="00AD488A"/>
    <w:rsid w:val="00AD4F64"/>
    <w:rsid w:val="00AD4FDE"/>
    <w:rsid w:val="00AD5454"/>
    <w:rsid w:val="00AD582D"/>
    <w:rsid w:val="00AD5C8A"/>
    <w:rsid w:val="00AD5D98"/>
    <w:rsid w:val="00AD6294"/>
    <w:rsid w:val="00AD674C"/>
    <w:rsid w:val="00AD696D"/>
    <w:rsid w:val="00AD698D"/>
    <w:rsid w:val="00AD6ABA"/>
    <w:rsid w:val="00AD6C52"/>
    <w:rsid w:val="00AD6D08"/>
    <w:rsid w:val="00AD7E1E"/>
    <w:rsid w:val="00AE0120"/>
    <w:rsid w:val="00AE013F"/>
    <w:rsid w:val="00AE0386"/>
    <w:rsid w:val="00AE03A6"/>
    <w:rsid w:val="00AE062B"/>
    <w:rsid w:val="00AE08FE"/>
    <w:rsid w:val="00AE091F"/>
    <w:rsid w:val="00AE0EEB"/>
    <w:rsid w:val="00AE13DB"/>
    <w:rsid w:val="00AE161D"/>
    <w:rsid w:val="00AE1AA2"/>
    <w:rsid w:val="00AE1E82"/>
    <w:rsid w:val="00AE1EB9"/>
    <w:rsid w:val="00AE1EF5"/>
    <w:rsid w:val="00AE229E"/>
    <w:rsid w:val="00AE2AE4"/>
    <w:rsid w:val="00AE2C05"/>
    <w:rsid w:val="00AE2ED0"/>
    <w:rsid w:val="00AE325A"/>
    <w:rsid w:val="00AE3307"/>
    <w:rsid w:val="00AE3758"/>
    <w:rsid w:val="00AE3D2B"/>
    <w:rsid w:val="00AE3E36"/>
    <w:rsid w:val="00AE4572"/>
    <w:rsid w:val="00AE4934"/>
    <w:rsid w:val="00AE4BB5"/>
    <w:rsid w:val="00AE4C55"/>
    <w:rsid w:val="00AE5BD3"/>
    <w:rsid w:val="00AE5D96"/>
    <w:rsid w:val="00AE5D9D"/>
    <w:rsid w:val="00AE5FCB"/>
    <w:rsid w:val="00AE6028"/>
    <w:rsid w:val="00AE6167"/>
    <w:rsid w:val="00AE66FF"/>
    <w:rsid w:val="00AE6942"/>
    <w:rsid w:val="00AE6964"/>
    <w:rsid w:val="00AE69D6"/>
    <w:rsid w:val="00AE6B4A"/>
    <w:rsid w:val="00AE6B82"/>
    <w:rsid w:val="00AE7A0C"/>
    <w:rsid w:val="00AE7AEC"/>
    <w:rsid w:val="00AE7AF6"/>
    <w:rsid w:val="00AE7C3E"/>
    <w:rsid w:val="00AF00FE"/>
    <w:rsid w:val="00AF05D4"/>
    <w:rsid w:val="00AF0871"/>
    <w:rsid w:val="00AF0B59"/>
    <w:rsid w:val="00AF0C37"/>
    <w:rsid w:val="00AF0D72"/>
    <w:rsid w:val="00AF0FA6"/>
    <w:rsid w:val="00AF10A9"/>
    <w:rsid w:val="00AF10F5"/>
    <w:rsid w:val="00AF14A7"/>
    <w:rsid w:val="00AF1641"/>
    <w:rsid w:val="00AF174A"/>
    <w:rsid w:val="00AF1BAC"/>
    <w:rsid w:val="00AF1BE5"/>
    <w:rsid w:val="00AF1F6C"/>
    <w:rsid w:val="00AF2216"/>
    <w:rsid w:val="00AF2341"/>
    <w:rsid w:val="00AF23F4"/>
    <w:rsid w:val="00AF24B8"/>
    <w:rsid w:val="00AF3260"/>
    <w:rsid w:val="00AF389F"/>
    <w:rsid w:val="00AF39E2"/>
    <w:rsid w:val="00AF3C57"/>
    <w:rsid w:val="00AF4010"/>
    <w:rsid w:val="00AF42E1"/>
    <w:rsid w:val="00AF509C"/>
    <w:rsid w:val="00AF51EC"/>
    <w:rsid w:val="00AF593C"/>
    <w:rsid w:val="00AF5956"/>
    <w:rsid w:val="00AF5F42"/>
    <w:rsid w:val="00AF63CD"/>
    <w:rsid w:val="00AF66F8"/>
    <w:rsid w:val="00AF6945"/>
    <w:rsid w:val="00AF6B1C"/>
    <w:rsid w:val="00AF6D7E"/>
    <w:rsid w:val="00AF6F8F"/>
    <w:rsid w:val="00AF7155"/>
    <w:rsid w:val="00AF75E8"/>
    <w:rsid w:val="00AF7EDC"/>
    <w:rsid w:val="00AF7F2D"/>
    <w:rsid w:val="00AF7FCC"/>
    <w:rsid w:val="00B00037"/>
    <w:rsid w:val="00B003F7"/>
    <w:rsid w:val="00B00959"/>
    <w:rsid w:val="00B00C1E"/>
    <w:rsid w:val="00B00C1F"/>
    <w:rsid w:val="00B00E44"/>
    <w:rsid w:val="00B00F08"/>
    <w:rsid w:val="00B00F68"/>
    <w:rsid w:val="00B012E4"/>
    <w:rsid w:val="00B01325"/>
    <w:rsid w:val="00B013EB"/>
    <w:rsid w:val="00B01767"/>
    <w:rsid w:val="00B0179D"/>
    <w:rsid w:val="00B01A8A"/>
    <w:rsid w:val="00B01C47"/>
    <w:rsid w:val="00B0202E"/>
    <w:rsid w:val="00B02679"/>
    <w:rsid w:val="00B02A29"/>
    <w:rsid w:val="00B02BF8"/>
    <w:rsid w:val="00B02D92"/>
    <w:rsid w:val="00B03007"/>
    <w:rsid w:val="00B030F9"/>
    <w:rsid w:val="00B033B0"/>
    <w:rsid w:val="00B0368A"/>
    <w:rsid w:val="00B03904"/>
    <w:rsid w:val="00B03F43"/>
    <w:rsid w:val="00B0425A"/>
    <w:rsid w:val="00B04B7D"/>
    <w:rsid w:val="00B04E5D"/>
    <w:rsid w:val="00B053F5"/>
    <w:rsid w:val="00B057B3"/>
    <w:rsid w:val="00B05912"/>
    <w:rsid w:val="00B05B32"/>
    <w:rsid w:val="00B05EA1"/>
    <w:rsid w:val="00B0616C"/>
    <w:rsid w:val="00B06402"/>
    <w:rsid w:val="00B065BC"/>
    <w:rsid w:val="00B06CA3"/>
    <w:rsid w:val="00B06F21"/>
    <w:rsid w:val="00B0729F"/>
    <w:rsid w:val="00B074B9"/>
    <w:rsid w:val="00B079A1"/>
    <w:rsid w:val="00B079B1"/>
    <w:rsid w:val="00B07A21"/>
    <w:rsid w:val="00B07FA2"/>
    <w:rsid w:val="00B100D5"/>
    <w:rsid w:val="00B10250"/>
    <w:rsid w:val="00B102A0"/>
    <w:rsid w:val="00B1050E"/>
    <w:rsid w:val="00B10B3F"/>
    <w:rsid w:val="00B10BC8"/>
    <w:rsid w:val="00B10D07"/>
    <w:rsid w:val="00B10F87"/>
    <w:rsid w:val="00B11132"/>
    <w:rsid w:val="00B111DC"/>
    <w:rsid w:val="00B1161A"/>
    <w:rsid w:val="00B116A7"/>
    <w:rsid w:val="00B1176E"/>
    <w:rsid w:val="00B11773"/>
    <w:rsid w:val="00B11839"/>
    <w:rsid w:val="00B11AEF"/>
    <w:rsid w:val="00B11CF8"/>
    <w:rsid w:val="00B11E50"/>
    <w:rsid w:val="00B1211E"/>
    <w:rsid w:val="00B12202"/>
    <w:rsid w:val="00B12234"/>
    <w:rsid w:val="00B12AB3"/>
    <w:rsid w:val="00B12E30"/>
    <w:rsid w:val="00B13141"/>
    <w:rsid w:val="00B13369"/>
    <w:rsid w:val="00B1346A"/>
    <w:rsid w:val="00B1380E"/>
    <w:rsid w:val="00B13AF8"/>
    <w:rsid w:val="00B13F05"/>
    <w:rsid w:val="00B143F8"/>
    <w:rsid w:val="00B14595"/>
    <w:rsid w:val="00B145F4"/>
    <w:rsid w:val="00B149D8"/>
    <w:rsid w:val="00B152C3"/>
    <w:rsid w:val="00B15580"/>
    <w:rsid w:val="00B155A3"/>
    <w:rsid w:val="00B15895"/>
    <w:rsid w:val="00B15F35"/>
    <w:rsid w:val="00B15FAB"/>
    <w:rsid w:val="00B16060"/>
    <w:rsid w:val="00B1628C"/>
    <w:rsid w:val="00B1632E"/>
    <w:rsid w:val="00B16851"/>
    <w:rsid w:val="00B16C88"/>
    <w:rsid w:val="00B16CE1"/>
    <w:rsid w:val="00B16F0D"/>
    <w:rsid w:val="00B17047"/>
    <w:rsid w:val="00B172AC"/>
    <w:rsid w:val="00B17902"/>
    <w:rsid w:val="00B179C3"/>
    <w:rsid w:val="00B17ABB"/>
    <w:rsid w:val="00B17BBF"/>
    <w:rsid w:val="00B203B7"/>
    <w:rsid w:val="00B204D9"/>
    <w:rsid w:val="00B20D6B"/>
    <w:rsid w:val="00B20ED7"/>
    <w:rsid w:val="00B20F10"/>
    <w:rsid w:val="00B20FEA"/>
    <w:rsid w:val="00B21092"/>
    <w:rsid w:val="00B21117"/>
    <w:rsid w:val="00B213D9"/>
    <w:rsid w:val="00B2156C"/>
    <w:rsid w:val="00B21BEC"/>
    <w:rsid w:val="00B21F30"/>
    <w:rsid w:val="00B21F58"/>
    <w:rsid w:val="00B22209"/>
    <w:rsid w:val="00B224A6"/>
    <w:rsid w:val="00B227BD"/>
    <w:rsid w:val="00B22C3A"/>
    <w:rsid w:val="00B22CAF"/>
    <w:rsid w:val="00B231BA"/>
    <w:rsid w:val="00B231C3"/>
    <w:rsid w:val="00B236E7"/>
    <w:rsid w:val="00B23B4D"/>
    <w:rsid w:val="00B23BBC"/>
    <w:rsid w:val="00B23CCC"/>
    <w:rsid w:val="00B241C9"/>
    <w:rsid w:val="00B24305"/>
    <w:rsid w:val="00B249AA"/>
    <w:rsid w:val="00B24A67"/>
    <w:rsid w:val="00B24B48"/>
    <w:rsid w:val="00B24F3C"/>
    <w:rsid w:val="00B25511"/>
    <w:rsid w:val="00B26028"/>
    <w:rsid w:val="00B26B7C"/>
    <w:rsid w:val="00B26C30"/>
    <w:rsid w:val="00B26DDD"/>
    <w:rsid w:val="00B27258"/>
    <w:rsid w:val="00B27529"/>
    <w:rsid w:val="00B277D7"/>
    <w:rsid w:val="00B278B8"/>
    <w:rsid w:val="00B279AD"/>
    <w:rsid w:val="00B27AF7"/>
    <w:rsid w:val="00B27BF9"/>
    <w:rsid w:val="00B27FC8"/>
    <w:rsid w:val="00B3028A"/>
    <w:rsid w:val="00B302A2"/>
    <w:rsid w:val="00B303E0"/>
    <w:rsid w:val="00B3058F"/>
    <w:rsid w:val="00B3078C"/>
    <w:rsid w:val="00B30C41"/>
    <w:rsid w:val="00B313FD"/>
    <w:rsid w:val="00B318E3"/>
    <w:rsid w:val="00B31DB5"/>
    <w:rsid w:val="00B32026"/>
    <w:rsid w:val="00B3210A"/>
    <w:rsid w:val="00B32D4F"/>
    <w:rsid w:val="00B32DE2"/>
    <w:rsid w:val="00B32E25"/>
    <w:rsid w:val="00B32EC8"/>
    <w:rsid w:val="00B32F36"/>
    <w:rsid w:val="00B3324A"/>
    <w:rsid w:val="00B3350E"/>
    <w:rsid w:val="00B3395B"/>
    <w:rsid w:val="00B341E7"/>
    <w:rsid w:val="00B34528"/>
    <w:rsid w:val="00B34543"/>
    <w:rsid w:val="00B34946"/>
    <w:rsid w:val="00B349E1"/>
    <w:rsid w:val="00B34C65"/>
    <w:rsid w:val="00B352BA"/>
    <w:rsid w:val="00B35404"/>
    <w:rsid w:val="00B356B0"/>
    <w:rsid w:val="00B356E3"/>
    <w:rsid w:val="00B3576C"/>
    <w:rsid w:val="00B35A95"/>
    <w:rsid w:val="00B35B3E"/>
    <w:rsid w:val="00B35BE8"/>
    <w:rsid w:val="00B35C6F"/>
    <w:rsid w:val="00B362FB"/>
    <w:rsid w:val="00B365CE"/>
    <w:rsid w:val="00B367B1"/>
    <w:rsid w:val="00B36A42"/>
    <w:rsid w:val="00B36DBA"/>
    <w:rsid w:val="00B374C5"/>
    <w:rsid w:val="00B37876"/>
    <w:rsid w:val="00B37DE6"/>
    <w:rsid w:val="00B37F2A"/>
    <w:rsid w:val="00B37F4F"/>
    <w:rsid w:val="00B401AB"/>
    <w:rsid w:val="00B4023E"/>
    <w:rsid w:val="00B40505"/>
    <w:rsid w:val="00B405D0"/>
    <w:rsid w:val="00B4090E"/>
    <w:rsid w:val="00B4099B"/>
    <w:rsid w:val="00B40F8D"/>
    <w:rsid w:val="00B41019"/>
    <w:rsid w:val="00B410DE"/>
    <w:rsid w:val="00B41403"/>
    <w:rsid w:val="00B4153B"/>
    <w:rsid w:val="00B416A2"/>
    <w:rsid w:val="00B41EA2"/>
    <w:rsid w:val="00B420A5"/>
    <w:rsid w:val="00B42258"/>
    <w:rsid w:val="00B4227D"/>
    <w:rsid w:val="00B423EE"/>
    <w:rsid w:val="00B42674"/>
    <w:rsid w:val="00B44086"/>
    <w:rsid w:val="00B441D2"/>
    <w:rsid w:val="00B449ED"/>
    <w:rsid w:val="00B44BDB"/>
    <w:rsid w:val="00B45062"/>
    <w:rsid w:val="00B45746"/>
    <w:rsid w:val="00B45823"/>
    <w:rsid w:val="00B4583E"/>
    <w:rsid w:val="00B45A81"/>
    <w:rsid w:val="00B45BDB"/>
    <w:rsid w:val="00B45FEB"/>
    <w:rsid w:val="00B4658E"/>
    <w:rsid w:val="00B4687C"/>
    <w:rsid w:val="00B4693A"/>
    <w:rsid w:val="00B4731D"/>
    <w:rsid w:val="00B474B5"/>
    <w:rsid w:val="00B475A1"/>
    <w:rsid w:val="00B47A00"/>
    <w:rsid w:val="00B47AB5"/>
    <w:rsid w:val="00B47B0C"/>
    <w:rsid w:val="00B47FB5"/>
    <w:rsid w:val="00B501AF"/>
    <w:rsid w:val="00B5065A"/>
    <w:rsid w:val="00B5093A"/>
    <w:rsid w:val="00B50C5B"/>
    <w:rsid w:val="00B511FE"/>
    <w:rsid w:val="00B51260"/>
    <w:rsid w:val="00B515BE"/>
    <w:rsid w:val="00B51F59"/>
    <w:rsid w:val="00B51F62"/>
    <w:rsid w:val="00B524C3"/>
    <w:rsid w:val="00B5269B"/>
    <w:rsid w:val="00B529A9"/>
    <w:rsid w:val="00B52C27"/>
    <w:rsid w:val="00B52D0D"/>
    <w:rsid w:val="00B52D85"/>
    <w:rsid w:val="00B52DEA"/>
    <w:rsid w:val="00B533AF"/>
    <w:rsid w:val="00B53653"/>
    <w:rsid w:val="00B53919"/>
    <w:rsid w:val="00B539CA"/>
    <w:rsid w:val="00B53D0B"/>
    <w:rsid w:val="00B53D8D"/>
    <w:rsid w:val="00B53F79"/>
    <w:rsid w:val="00B541CA"/>
    <w:rsid w:val="00B54634"/>
    <w:rsid w:val="00B54AC8"/>
    <w:rsid w:val="00B54E24"/>
    <w:rsid w:val="00B5575E"/>
    <w:rsid w:val="00B55EE5"/>
    <w:rsid w:val="00B5616F"/>
    <w:rsid w:val="00B56376"/>
    <w:rsid w:val="00B5642C"/>
    <w:rsid w:val="00B56481"/>
    <w:rsid w:val="00B5663A"/>
    <w:rsid w:val="00B566EB"/>
    <w:rsid w:val="00B568F7"/>
    <w:rsid w:val="00B56BD0"/>
    <w:rsid w:val="00B56C73"/>
    <w:rsid w:val="00B56C80"/>
    <w:rsid w:val="00B56E2D"/>
    <w:rsid w:val="00B5772C"/>
    <w:rsid w:val="00B57740"/>
    <w:rsid w:val="00B57A28"/>
    <w:rsid w:val="00B57C94"/>
    <w:rsid w:val="00B57D94"/>
    <w:rsid w:val="00B57FE5"/>
    <w:rsid w:val="00B609C3"/>
    <w:rsid w:val="00B61007"/>
    <w:rsid w:val="00B61084"/>
    <w:rsid w:val="00B61270"/>
    <w:rsid w:val="00B6186E"/>
    <w:rsid w:val="00B6199D"/>
    <w:rsid w:val="00B619E7"/>
    <w:rsid w:val="00B61AF2"/>
    <w:rsid w:val="00B61E23"/>
    <w:rsid w:val="00B620D3"/>
    <w:rsid w:val="00B62230"/>
    <w:rsid w:val="00B62666"/>
    <w:rsid w:val="00B631C1"/>
    <w:rsid w:val="00B63400"/>
    <w:rsid w:val="00B6347D"/>
    <w:rsid w:val="00B63738"/>
    <w:rsid w:val="00B63850"/>
    <w:rsid w:val="00B639C9"/>
    <w:rsid w:val="00B639F5"/>
    <w:rsid w:val="00B63A38"/>
    <w:rsid w:val="00B63B61"/>
    <w:rsid w:val="00B63D34"/>
    <w:rsid w:val="00B63EEA"/>
    <w:rsid w:val="00B64200"/>
    <w:rsid w:val="00B644D9"/>
    <w:rsid w:val="00B64912"/>
    <w:rsid w:val="00B64956"/>
    <w:rsid w:val="00B64A98"/>
    <w:rsid w:val="00B64FF2"/>
    <w:rsid w:val="00B65879"/>
    <w:rsid w:val="00B65B0E"/>
    <w:rsid w:val="00B65C5D"/>
    <w:rsid w:val="00B65DF7"/>
    <w:rsid w:val="00B65FA9"/>
    <w:rsid w:val="00B667D0"/>
    <w:rsid w:val="00B66A98"/>
    <w:rsid w:val="00B66B7E"/>
    <w:rsid w:val="00B66C5F"/>
    <w:rsid w:val="00B66D19"/>
    <w:rsid w:val="00B671E9"/>
    <w:rsid w:val="00B6724E"/>
    <w:rsid w:val="00B67290"/>
    <w:rsid w:val="00B67295"/>
    <w:rsid w:val="00B67B69"/>
    <w:rsid w:val="00B67B85"/>
    <w:rsid w:val="00B67DFA"/>
    <w:rsid w:val="00B67F13"/>
    <w:rsid w:val="00B70526"/>
    <w:rsid w:val="00B709E2"/>
    <w:rsid w:val="00B70F15"/>
    <w:rsid w:val="00B712D6"/>
    <w:rsid w:val="00B714C7"/>
    <w:rsid w:val="00B71A43"/>
    <w:rsid w:val="00B71A56"/>
    <w:rsid w:val="00B71EEA"/>
    <w:rsid w:val="00B71F2D"/>
    <w:rsid w:val="00B7217F"/>
    <w:rsid w:val="00B72231"/>
    <w:rsid w:val="00B7226A"/>
    <w:rsid w:val="00B7258D"/>
    <w:rsid w:val="00B72B81"/>
    <w:rsid w:val="00B72E8B"/>
    <w:rsid w:val="00B72F21"/>
    <w:rsid w:val="00B736E9"/>
    <w:rsid w:val="00B74181"/>
    <w:rsid w:val="00B7422D"/>
    <w:rsid w:val="00B7470B"/>
    <w:rsid w:val="00B74B5C"/>
    <w:rsid w:val="00B74CAC"/>
    <w:rsid w:val="00B74E60"/>
    <w:rsid w:val="00B74FAE"/>
    <w:rsid w:val="00B74FD2"/>
    <w:rsid w:val="00B7513E"/>
    <w:rsid w:val="00B751A6"/>
    <w:rsid w:val="00B75C18"/>
    <w:rsid w:val="00B75E6B"/>
    <w:rsid w:val="00B75F6D"/>
    <w:rsid w:val="00B76196"/>
    <w:rsid w:val="00B761CE"/>
    <w:rsid w:val="00B76558"/>
    <w:rsid w:val="00B7687F"/>
    <w:rsid w:val="00B76E33"/>
    <w:rsid w:val="00B77300"/>
    <w:rsid w:val="00B7770E"/>
    <w:rsid w:val="00B77A15"/>
    <w:rsid w:val="00B8016C"/>
    <w:rsid w:val="00B80386"/>
    <w:rsid w:val="00B80633"/>
    <w:rsid w:val="00B809E4"/>
    <w:rsid w:val="00B80C84"/>
    <w:rsid w:val="00B80CCE"/>
    <w:rsid w:val="00B8113F"/>
    <w:rsid w:val="00B81162"/>
    <w:rsid w:val="00B81187"/>
    <w:rsid w:val="00B814C3"/>
    <w:rsid w:val="00B81606"/>
    <w:rsid w:val="00B81D25"/>
    <w:rsid w:val="00B82201"/>
    <w:rsid w:val="00B82AD1"/>
    <w:rsid w:val="00B82B6A"/>
    <w:rsid w:val="00B82FE7"/>
    <w:rsid w:val="00B832C9"/>
    <w:rsid w:val="00B83310"/>
    <w:rsid w:val="00B835ED"/>
    <w:rsid w:val="00B837B4"/>
    <w:rsid w:val="00B8413D"/>
    <w:rsid w:val="00B844B2"/>
    <w:rsid w:val="00B84844"/>
    <w:rsid w:val="00B8491D"/>
    <w:rsid w:val="00B84923"/>
    <w:rsid w:val="00B84A21"/>
    <w:rsid w:val="00B84B9E"/>
    <w:rsid w:val="00B84CF6"/>
    <w:rsid w:val="00B85371"/>
    <w:rsid w:val="00B85693"/>
    <w:rsid w:val="00B85DAA"/>
    <w:rsid w:val="00B865B2"/>
    <w:rsid w:val="00B8676F"/>
    <w:rsid w:val="00B86B80"/>
    <w:rsid w:val="00B86B9E"/>
    <w:rsid w:val="00B86C60"/>
    <w:rsid w:val="00B8725A"/>
    <w:rsid w:val="00B873C2"/>
    <w:rsid w:val="00B874C0"/>
    <w:rsid w:val="00B874D7"/>
    <w:rsid w:val="00B879B6"/>
    <w:rsid w:val="00B87BA6"/>
    <w:rsid w:val="00B87DD0"/>
    <w:rsid w:val="00B87DF0"/>
    <w:rsid w:val="00B87E97"/>
    <w:rsid w:val="00B9006E"/>
    <w:rsid w:val="00B9024B"/>
    <w:rsid w:val="00B9026E"/>
    <w:rsid w:val="00B902C4"/>
    <w:rsid w:val="00B90ACE"/>
    <w:rsid w:val="00B90D96"/>
    <w:rsid w:val="00B911BC"/>
    <w:rsid w:val="00B913F1"/>
    <w:rsid w:val="00B91585"/>
    <w:rsid w:val="00B91721"/>
    <w:rsid w:val="00B91952"/>
    <w:rsid w:val="00B920B1"/>
    <w:rsid w:val="00B924ED"/>
    <w:rsid w:val="00B92765"/>
    <w:rsid w:val="00B92DB2"/>
    <w:rsid w:val="00B93532"/>
    <w:rsid w:val="00B93A12"/>
    <w:rsid w:val="00B93CEB"/>
    <w:rsid w:val="00B93E04"/>
    <w:rsid w:val="00B93E94"/>
    <w:rsid w:val="00B9414C"/>
    <w:rsid w:val="00B94544"/>
    <w:rsid w:val="00B947B5"/>
    <w:rsid w:val="00B94892"/>
    <w:rsid w:val="00B94924"/>
    <w:rsid w:val="00B95492"/>
    <w:rsid w:val="00B95614"/>
    <w:rsid w:val="00B956B7"/>
    <w:rsid w:val="00B95870"/>
    <w:rsid w:val="00B96048"/>
    <w:rsid w:val="00B963F1"/>
    <w:rsid w:val="00B96716"/>
    <w:rsid w:val="00B96F15"/>
    <w:rsid w:val="00B97836"/>
    <w:rsid w:val="00B978BB"/>
    <w:rsid w:val="00B978E3"/>
    <w:rsid w:val="00B978F9"/>
    <w:rsid w:val="00B9794D"/>
    <w:rsid w:val="00B97962"/>
    <w:rsid w:val="00B97A56"/>
    <w:rsid w:val="00B97AA7"/>
    <w:rsid w:val="00B97BB7"/>
    <w:rsid w:val="00B97CA3"/>
    <w:rsid w:val="00B97E2D"/>
    <w:rsid w:val="00B97EB3"/>
    <w:rsid w:val="00BA00E0"/>
    <w:rsid w:val="00BA0C30"/>
    <w:rsid w:val="00BA107B"/>
    <w:rsid w:val="00BA10D2"/>
    <w:rsid w:val="00BA1315"/>
    <w:rsid w:val="00BA1613"/>
    <w:rsid w:val="00BA2222"/>
    <w:rsid w:val="00BA2352"/>
    <w:rsid w:val="00BA2516"/>
    <w:rsid w:val="00BA2573"/>
    <w:rsid w:val="00BA2E44"/>
    <w:rsid w:val="00BA2EE7"/>
    <w:rsid w:val="00BA30B9"/>
    <w:rsid w:val="00BA31AC"/>
    <w:rsid w:val="00BA3489"/>
    <w:rsid w:val="00BA362A"/>
    <w:rsid w:val="00BA39BE"/>
    <w:rsid w:val="00BA3A14"/>
    <w:rsid w:val="00BA3A8C"/>
    <w:rsid w:val="00BA3C84"/>
    <w:rsid w:val="00BA4011"/>
    <w:rsid w:val="00BA41C9"/>
    <w:rsid w:val="00BA47D8"/>
    <w:rsid w:val="00BA4A9E"/>
    <w:rsid w:val="00BA4B14"/>
    <w:rsid w:val="00BA4BC9"/>
    <w:rsid w:val="00BA4FF7"/>
    <w:rsid w:val="00BA56F1"/>
    <w:rsid w:val="00BA5C5C"/>
    <w:rsid w:val="00BA5F6F"/>
    <w:rsid w:val="00BA5F80"/>
    <w:rsid w:val="00BA611A"/>
    <w:rsid w:val="00BA6248"/>
    <w:rsid w:val="00BA6276"/>
    <w:rsid w:val="00BA6371"/>
    <w:rsid w:val="00BA6966"/>
    <w:rsid w:val="00BA6D9D"/>
    <w:rsid w:val="00BA6DFB"/>
    <w:rsid w:val="00BA6E1D"/>
    <w:rsid w:val="00BA705D"/>
    <w:rsid w:val="00BA7430"/>
    <w:rsid w:val="00BA746A"/>
    <w:rsid w:val="00BA7493"/>
    <w:rsid w:val="00BA75FB"/>
    <w:rsid w:val="00BA77CB"/>
    <w:rsid w:val="00BA7834"/>
    <w:rsid w:val="00BA7AB2"/>
    <w:rsid w:val="00BA7BDB"/>
    <w:rsid w:val="00BA7C33"/>
    <w:rsid w:val="00BA7C47"/>
    <w:rsid w:val="00BB03B5"/>
    <w:rsid w:val="00BB0850"/>
    <w:rsid w:val="00BB0860"/>
    <w:rsid w:val="00BB08D0"/>
    <w:rsid w:val="00BB0B0B"/>
    <w:rsid w:val="00BB0E60"/>
    <w:rsid w:val="00BB10C2"/>
    <w:rsid w:val="00BB1318"/>
    <w:rsid w:val="00BB1789"/>
    <w:rsid w:val="00BB18ED"/>
    <w:rsid w:val="00BB1A29"/>
    <w:rsid w:val="00BB1D76"/>
    <w:rsid w:val="00BB1DC8"/>
    <w:rsid w:val="00BB209F"/>
    <w:rsid w:val="00BB2917"/>
    <w:rsid w:val="00BB2992"/>
    <w:rsid w:val="00BB2A69"/>
    <w:rsid w:val="00BB2ABC"/>
    <w:rsid w:val="00BB2B36"/>
    <w:rsid w:val="00BB2DA8"/>
    <w:rsid w:val="00BB2F3E"/>
    <w:rsid w:val="00BB34AB"/>
    <w:rsid w:val="00BB3618"/>
    <w:rsid w:val="00BB3C73"/>
    <w:rsid w:val="00BB3D88"/>
    <w:rsid w:val="00BB41F7"/>
    <w:rsid w:val="00BB43A3"/>
    <w:rsid w:val="00BB464F"/>
    <w:rsid w:val="00BB4A11"/>
    <w:rsid w:val="00BB506B"/>
    <w:rsid w:val="00BB524E"/>
    <w:rsid w:val="00BB5DED"/>
    <w:rsid w:val="00BB5EB9"/>
    <w:rsid w:val="00BB6248"/>
    <w:rsid w:val="00BB69FB"/>
    <w:rsid w:val="00BB6B14"/>
    <w:rsid w:val="00BB6FDE"/>
    <w:rsid w:val="00BB750C"/>
    <w:rsid w:val="00BB760B"/>
    <w:rsid w:val="00BB782F"/>
    <w:rsid w:val="00BB7C47"/>
    <w:rsid w:val="00BC01C3"/>
    <w:rsid w:val="00BC03E5"/>
    <w:rsid w:val="00BC0C25"/>
    <w:rsid w:val="00BC0D7E"/>
    <w:rsid w:val="00BC0E69"/>
    <w:rsid w:val="00BC0ED0"/>
    <w:rsid w:val="00BC1413"/>
    <w:rsid w:val="00BC1508"/>
    <w:rsid w:val="00BC1935"/>
    <w:rsid w:val="00BC1CC8"/>
    <w:rsid w:val="00BC1DE1"/>
    <w:rsid w:val="00BC1ECF"/>
    <w:rsid w:val="00BC1EE9"/>
    <w:rsid w:val="00BC2047"/>
    <w:rsid w:val="00BC209C"/>
    <w:rsid w:val="00BC2151"/>
    <w:rsid w:val="00BC236B"/>
    <w:rsid w:val="00BC237E"/>
    <w:rsid w:val="00BC2485"/>
    <w:rsid w:val="00BC26A9"/>
    <w:rsid w:val="00BC2829"/>
    <w:rsid w:val="00BC2E50"/>
    <w:rsid w:val="00BC3481"/>
    <w:rsid w:val="00BC3725"/>
    <w:rsid w:val="00BC3C99"/>
    <w:rsid w:val="00BC3DD5"/>
    <w:rsid w:val="00BC3E7F"/>
    <w:rsid w:val="00BC40DC"/>
    <w:rsid w:val="00BC421E"/>
    <w:rsid w:val="00BC42EB"/>
    <w:rsid w:val="00BC4371"/>
    <w:rsid w:val="00BC46BF"/>
    <w:rsid w:val="00BC48DA"/>
    <w:rsid w:val="00BC4963"/>
    <w:rsid w:val="00BC4EB6"/>
    <w:rsid w:val="00BC512B"/>
    <w:rsid w:val="00BC5FD4"/>
    <w:rsid w:val="00BC61D7"/>
    <w:rsid w:val="00BC63D8"/>
    <w:rsid w:val="00BC6688"/>
    <w:rsid w:val="00BC6719"/>
    <w:rsid w:val="00BC67B2"/>
    <w:rsid w:val="00BC6AB1"/>
    <w:rsid w:val="00BC6EB4"/>
    <w:rsid w:val="00BC71E5"/>
    <w:rsid w:val="00BC7260"/>
    <w:rsid w:val="00BC731B"/>
    <w:rsid w:val="00BC7847"/>
    <w:rsid w:val="00BC7FF0"/>
    <w:rsid w:val="00BD0569"/>
    <w:rsid w:val="00BD056B"/>
    <w:rsid w:val="00BD09C8"/>
    <w:rsid w:val="00BD0B57"/>
    <w:rsid w:val="00BD0F64"/>
    <w:rsid w:val="00BD12CD"/>
    <w:rsid w:val="00BD14F8"/>
    <w:rsid w:val="00BD1670"/>
    <w:rsid w:val="00BD173D"/>
    <w:rsid w:val="00BD1877"/>
    <w:rsid w:val="00BD1D77"/>
    <w:rsid w:val="00BD1E7D"/>
    <w:rsid w:val="00BD200F"/>
    <w:rsid w:val="00BD210F"/>
    <w:rsid w:val="00BD22EF"/>
    <w:rsid w:val="00BD22FF"/>
    <w:rsid w:val="00BD2BD8"/>
    <w:rsid w:val="00BD2C1C"/>
    <w:rsid w:val="00BD2EFF"/>
    <w:rsid w:val="00BD30EA"/>
    <w:rsid w:val="00BD3304"/>
    <w:rsid w:val="00BD3402"/>
    <w:rsid w:val="00BD352B"/>
    <w:rsid w:val="00BD3553"/>
    <w:rsid w:val="00BD3A80"/>
    <w:rsid w:val="00BD3B56"/>
    <w:rsid w:val="00BD3EC2"/>
    <w:rsid w:val="00BD3FF4"/>
    <w:rsid w:val="00BD4267"/>
    <w:rsid w:val="00BD4380"/>
    <w:rsid w:val="00BD454D"/>
    <w:rsid w:val="00BD45C2"/>
    <w:rsid w:val="00BD48BC"/>
    <w:rsid w:val="00BD4CC4"/>
    <w:rsid w:val="00BD4DB9"/>
    <w:rsid w:val="00BD4E59"/>
    <w:rsid w:val="00BD4E6D"/>
    <w:rsid w:val="00BD4F72"/>
    <w:rsid w:val="00BD51CE"/>
    <w:rsid w:val="00BD5230"/>
    <w:rsid w:val="00BD525F"/>
    <w:rsid w:val="00BD584F"/>
    <w:rsid w:val="00BD5C32"/>
    <w:rsid w:val="00BD5F40"/>
    <w:rsid w:val="00BD616E"/>
    <w:rsid w:val="00BD62A1"/>
    <w:rsid w:val="00BD64E7"/>
    <w:rsid w:val="00BD705A"/>
    <w:rsid w:val="00BD7090"/>
    <w:rsid w:val="00BD710E"/>
    <w:rsid w:val="00BD7139"/>
    <w:rsid w:val="00BD76DE"/>
    <w:rsid w:val="00BD7897"/>
    <w:rsid w:val="00BD7930"/>
    <w:rsid w:val="00BD7A48"/>
    <w:rsid w:val="00BD7D89"/>
    <w:rsid w:val="00BE03DB"/>
    <w:rsid w:val="00BE069F"/>
    <w:rsid w:val="00BE0784"/>
    <w:rsid w:val="00BE0836"/>
    <w:rsid w:val="00BE14E0"/>
    <w:rsid w:val="00BE19E3"/>
    <w:rsid w:val="00BE1BB9"/>
    <w:rsid w:val="00BE1E71"/>
    <w:rsid w:val="00BE22E4"/>
    <w:rsid w:val="00BE236C"/>
    <w:rsid w:val="00BE266C"/>
    <w:rsid w:val="00BE282D"/>
    <w:rsid w:val="00BE2C78"/>
    <w:rsid w:val="00BE2CDF"/>
    <w:rsid w:val="00BE34D3"/>
    <w:rsid w:val="00BE35DD"/>
    <w:rsid w:val="00BE3B55"/>
    <w:rsid w:val="00BE3CF8"/>
    <w:rsid w:val="00BE47BB"/>
    <w:rsid w:val="00BE4803"/>
    <w:rsid w:val="00BE49B8"/>
    <w:rsid w:val="00BE4D41"/>
    <w:rsid w:val="00BE504A"/>
    <w:rsid w:val="00BE54C2"/>
    <w:rsid w:val="00BE5703"/>
    <w:rsid w:val="00BE575A"/>
    <w:rsid w:val="00BE5872"/>
    <w:rsid w:val="00BE5937"/>
    <w:rsid w:val="00BE5AF4"/>
    <w:rsid w:val="00BE5CAC"/>
    <w:rsid w:val="00BE5E08"/>
    <w:rsid w:val="00BE5F79"/>
    <w:rsid w:val="00BE60B0"/>
    <w:rsid w:val="00BE61DD"/>
    <w:rsid w:val="00BE75DA"/>
    <w:rsid w:val="00BE75E6"/>
    <w:rsid w:val="00BE799D"/>
    <w:rsid w:val="00BE7A37"/>
    <w:rsid w:val="00BE7C5B"/>
    <w:rsid w:val="00BF02A5"/>
    <w:rsid w:val="00BF030B"/>
    <w:rsid w:val="00BF0777"/>
    <w:rsid w:val="00BF07DC"/>
    <w:rsid w:val="00BF0EDC"/>
    <w:rsid w:val="00BF1EFF"/>
    <w:rsid w:val="00BF24EB"/>
    <w:rsid w:val="00BF2559"/>
    <w:rsid w:val="00BF2573"/>
    <w:rsid w:val="00BF2971"/>
    <w:rsid w:val="00BF2C39"/>
    <w:rsid w:val="00BF2FD7"/>
    <w:rsid w:val="00BF342B"/>
    <w:rsid w:val="00BF34E1"/>
    <w:rsid w:val="00BF3840"/>
    <w:rsid w:val="00BF39EE"/>
    <w:rsid w:val="00BF3CF4"/>
    <w:rsid w:val="00BF422B"/>
    <w:rsid w:val="00BF4638"/>
    <w:rsid w:val="00BF4D2B"/>
    <w:rsid w:val="00BF512A"/>
    <w:rsid w:val="00BF51A4"/>
    <w:rsid w:val="00BF5237"/>
    <w:rsid w:val="00BF5273"/>
    <w:rsid w:val="00BF5FD1"/>
    <w:rsid w:val="00BF607E"/>
    <w:rsid w:val="00BF614D"/>
    <w:rsid w:val="00BF622D"/>
    <w:rsid w:val="00BF6A46"/>
    <w:rsid w:val="00C000A2"/>
    <w:rsid w:val="00C000EC"/>
    <w:rsid w:val="00C00115"/>
    <w:rsid w:val="00C006CB"/>
    <w:rsid w:val="00C008FE"/>
    <w:rsid w:val="00C00A35"/>
    <w:rsid w:val="00C00EF0"/>
    <w:rsid w:val="00C00F09"/>
    <w:rsid w:val="00C00F62"/>
    <w:rsid w:val="00C01014"/>
    <w:rsid w:val="00C012D4"/>
    <w:rsid w:val="00C01462"/>
    <w:rsid w:val="00C01713"/>
    <w:rsid w:val="00C017B5"/>
    <w:rsid w:val="00C018A4"/>
    <w:rsid w:val="00C018AA"/>
    <w:rsid w:val="00C01E30"/>
    <w:rsid w:val="00C01F1E"/>
    <w:rsid w:val="00C020D9"/>
    <w:rsid w:val="00C022ED"/>
    <w:rsid w:val="00C024E2"/>
    <w:rsid w:val="00C0252D"/>
    <w:rsid w:val="00C0289E"/>
    <w:rsid w:val="00C02A9D"/>
    <w:rsid w:val="00C02C5F"/>
    <w:rsid w:val="00C02FE8"/>
    <w:rsid w:val="00C03056"/>
    <w:rsid w:val="00C033F7"/>
    <w:rsid w:val="00C035EF"/>
    <w:rsid w:val="00C03FB7"/>
    <w:rsid w:val="00C042FB"/>
    <w:rsid w:val="00C04352"/>
    <w:rsid w:val="00C04418"/>
    <w:rsid w:val="00C04784"/>
    <w:rsid w:val="00C04980"/>
    <w:rsid w:val="00C04AB3"/>
    <w:rsid w:val="00C04D6E"/>
    <w:rsid w:val="00C04ECC"/>
    <w:rsid w:val="00C0505E"/>
    <w:rsid w:val="00C050C8"/>
    <w:rsid w:val="00C054E6"/>
    <w:rsid w:val="00C058B5"/>
    <w:rsid w:val="00C0593B"/>
    <w:rsid w:val="00C05A17"/>
    <w:rsid w:val="00C05AB1"/>
    <w:rsid w:val="00C05B04"/>
    <w:rsid w:val="00C05D4E"/>
    <w:rsid w:val="00C05D6C"/>
    <w:rsid w:val="00C05E85"/>
    <w:rsid w:val="00C06051"/>
    <w:rsid w:val="00C06252"/>
    <w:rsid w:val="00C062A1"/>
    <w:rsid w:val="00C065CC"/>
    <w:rsid w:val="00C06685"/>
    <w:rsid w:val="00C06A3B"/>
    <w:rsid w:val="00C06EE1"/>
    <w:rsid w:val="00C0721E"/>
    <w:rsid w:val="00C072FD"/>
    <w:rsid w:val="00C073E3"/>
    <w:rsid w:val="00C07618"/>
    <w:rsid w:val="00C07782"/>
    <w:rsid w:val="00C078A9"/>
    <w:rsid w:val="00C078E9"/>
    <w:rsid w:val="00C07DB2"/>
    <w:rsid w:val="00C07DE1"/>
    <w:rsid w:val="00C10035"/>
    <w:rsid w:val="00C10259"/>
    <w:rsid w:val="00C10453"/>
    <w:rsid w:val="00C10611"/>
    <w:rsid w:val="00C107F5"/>
    <w:rsid w:val="00C10C86"/>
    <w:rsid w:val="00C10D17"/>
    <w:rsid w:val="00C11295"/>
    <w:rsid w:val="00C114BF"/>
    <w:rsid w:val="00C11FDA"/>
    <w:rsid w:val="00C12092"/>
    <w:rsid w:val="00C12199"/>
    <w:rsid w:val="00C12388"/>
    <w:rsid w:val="00C12ADC"/>
    <w:rsid w:val="00C12CF0"/>
    <w:rsid w:val="00C12EB3"/>
    <w:rsid w:val="00C1388D"/>
    <w:rsid w:val="00C13A41"/>
    <w:rsid w:val="00C13B2D"/>
    <w:rsid w:val="00C13E1A"/>
    <w:rsid w:val="00C13E5F"/>
    <w:rsid w:val="00C13E74"/>
    <w:rsid w:val="00C13F95"/>
    <w:rsid w:val="00C140D9"/>
    <w:rsid w:val="00C14368"/>
    <w:rsid w:val="00C14543"/>
    <w:rsid w:val="00C14C13"/>
    <w:rsid w:val="00C15539"/>
    <w:rsid w:val="00C156D2"/>
    <w:rsid w:val="00C15704"/>
    <w:rsid w:val="00C15B2A"/>
    <w:rsid w:val="00C160CD"/>
    <w:rsid w:val="00C16469"/>
    <w:rsid w:val="00C16660"/>
    <w:rsid w:val="00C17316"/>
    <w:rsid w:val="00C1734C"/>
    <w:rsid w:val="00C173E6"/>
    <w:rsid w:val="00C177C6"/>
    <w:rsid w:val="00C179B3"/>
    <w:rsid w:val="00C17A82"/>
    <w:rsid w:val="00C20186"/>
    <w:rsid w:val="00C2053F"/>
    <w:rsid w:val="00C20E01"/>
    <w:rsid w:val="00C216D3"/>
    <w:rsid w:val="00C21705"/>
    <w:rsid w:val="00C21898"/>
    <w:rsid w:val="00C21C81"/>
    <w:rsid w:val="00C22175"/>
    <w:rsid w:val="00C22471"/>
    <w:rsid w:val="00C22769"/>
    <w:rsid w:val="00C22BFB"/>
    <w:rsid w:val="00C22C97"/>
    <w:rsid w:val="00C22DFA"/>
    <w:rsid w:val="00C2332F"/>
    <w:rsid w:val="00C235AE"/>
    <w:rsid w:val="00C2383A"/>
    <w:rsid w:val="00C2401D"/>
    <w:rsid w:val="00C24E6B"/>
    <w:rsid w:val="00C25236"/>
    <w:rsid w:val="00C258F8"/>
    <w:rsid w:val="00C25BBD"/>
    <w:rsid w:val="00C25E92"/>
    <w:rsid w:val="00C261D9"/>
    <w:rsid w:val="00C264D1"/>
    <w:rsid w:val="00C26583"/>
    <w:rsid w:val="00C265E3"/>
    <w:rsid w:val="00C2682F"/>
    <w:rsid w:val="00C2685B"/>
    <w:rsid w:val="00C268C1"/>
    <w:rsid w:val="00C268F3"/>
    <w:rsid w:val="00C26A7E"/>
    <w:rsid w:val="00C26B97"/>
    <w:rsid w:val="00C274EB"/>
    <w:rsid w:val="00C274FA"/>
    <w:rsid w:val="00C275A1"/>
    <w:rsid w:val="00C27CB1"/>
    <w:rsid w:val="00C27E6B"/>
    <w:rsid w:val="00C27F92"/>
    <w:rsid w:val="00C300D5"/>
    <w:rsid w:val="00C3097C"/>
    <w:rsid w:val="00C30BD7"/>
    <w:rsid w:val="00C30D08"/>
    <w:rsid w:val="00C3118D"/>
    <w:rsid w:val="00C317D0"/>
    <w:rsid w:val="00C31879"/>
    <w:rsid w:val="00C32A5E"/>
    <w:rsid w:val="00C32D80"/>
    <w:rsid w:val="00C32F7F"/>
    <w:rsid w:val="00C332B0"/>
    <w:rsid w:val="00C335B3"/>
    <w:rsid w:val="00C33C30"/>
    <w:rsid w:val="00C3406F"/>
    <w:rsid w:val="00C34622"/>
    <w:rsid w:val="00C34C59"/>
    <w:rsid w:val="00C34DB2"/>
    <w:rsid w:val="00C35093"/>
    <w:rsid w:val="00C352FB"/>
    <w:rsid w:val="00C35FBB"/>
    <w:rsid w:val="00C36487"/>
    <w:rsid w:val="00C36807"/>
    <w:rsid w:val="00C36AFC"/>
    <w:rsid w:val="00C36CA4"/>
    <w:rsid w:val="00C3724A"/>
    <w:rsid w:val="00C37803"/>
    <w:rsid w:val="00C40234"/>
    <w:rsid w:val="00C4035A"/>
    <w:rsid w:val="00C4040A"/>
    <w:rsid w:val="00C404BA"/>
    <w:rsid w:val="00C40596"/>
    <w:rsid w:val="00C40817"/>
    <w:rsid w:val="00C408C5"/>
    <w:rsid w:val="00C40CA2"/>
    <w:rsid w:val="00C40E5E"/>
    <w:rsid w:val="00C41592"/>
    <w:rsid w:val="00C4163E"/>
    <w:rsid w:val="00C41CA6"/>
    <w:rsid w:val="00C41D9B"/>
    <w:rsid w:val="00C41EF5"/>
    <w:rsid w:val="00C41F22"/>
    <w:rsid w:val="00C420E5"/>
    <w:rsid w:val="00C42D72"/>
    <w:rsid w:val="00C43392"/>
    <w:rsid w:val="00C434C7"/>
    <w:rsid w:val="00C43715"/>
    <w:rsid w:val="00C43C02"/>
    <w:rsid w:val="00C43C08"/>
    <w:rsid w:val="00C43C1C"/>
    <w:rsid w:val="00C43FB7"/>
    <w:rsid w:val="00C443D6"/>
    <w:rsid w:val="00C445E6"/>
    <w:rsid w:val="00C44BC2"/>
    <w:rsid w:val="00C44C29"/>
    <w:rsid w:val="00C45028"/>
    <w:rsid w:val="00C458C9"/>
    <w:rsid w:val="00C45A33"/>
    <w:rsid w:val="00C45B26"/>
    <w:rsid w:val="00C45F38"/>
    <w:rsid w:val="00C46070"/>
    <w:rsid w:val="00C4617E"/>
    <w:rsid w:val="00C46A5D"/>
    <w:rsid w:val="00C46A93"/>
    <w:rsid w:val="00C46B6C"/>
    <w:rsid w:val="00C46FA7"/>
    <w:rsid w:val="00C47016"/>
    <w:rsid w:val="00C47046"/>
    <w:rsid w:val="00C470A5"/>
    <w:rsid w:val="00C4721B"/>
    <w:rsid w:val="00C47527"/>
    <w:rsid w:val="00C475EC"/>
    <w:rsid w:val="00C47C80"/>
    <w:rsid w:val="00C47D0F"/>
    <w:rsid w:val="00C47D3F"/>
    <w:rsid w:val="00C47F43"/>
    <w:rsid w:val="00C47FFD"/>
    <w:rsid w:val="00C5001B"/>
    <w:rsid w:val="00C5006B"/>
    <w:rsid w:val="00C50497"/>
    <w:rsid w:val="00C50959"/>
    <w:rsid w:val="00C50B1B"/>
    <w:rsid w:val="00C50CA3"/>
    <w:rsid w:val="00C50D26"/>
    <w:rsid w:val="00C50D3B"/>
    <w:rsid w:val="00C51031"/>
    <w:rsid w:val="00C512B5"/>
    <w:rsid w:val="00C5158A"/>
    <w:rsid w:val="00C515C9"/>
    <w:rsid w:val="00C51631"/>
    <w:rsid w:val="00C51D57"/>
    <w:rsid w:val="00C51DD6"/>
    <w:rsid w:val="00C528F7"/>
    <w:rsid w:val="00C52A79"/>
    <w:rsid w:val="00C52BB2"/>
    <w:rsid w:val="00C52CE4"/>
    <w:rsid w:val="00C52F3B"/>
    <w:rsid w:val="00C530A1"/>
    <w:rsid w:val="00C533E0"/>
    <w:rsid w:val="00C5375D"/>
    <w:rsid w:val="00C53917"/>
    <w:rsid w:val="00C539BC"/>
    <w:rsid w:val="00C53A92"/>
    <w:rsid w:val="00C53EFC"/>
    <w:rsid w:val="00C541AF"/>
    <w:rsid w:val="00C54ECF"/>
    <w:rsid w:val="00C5510F"/>
    <w:rsid w:val="00C55305"/>
    <w:rsid w:val="00C55593"/>
    <w:rsid w:val="00C55744"/>
    <w:rsid w:val="00C55938"/>
    <w:rsid w:val="00C55A1B"/>
    <w:rsid w:val="00C55ECE"/>
    <w:rsid w:val="00C55ED4"/>
    <w:rsid w:val="00C55F7D"/>
    <w:rsid w:val="00C5629C"/>
    <w:rsid w:val="00C56313"/>
    <w:rsid w:val="00C56317"/>
    <w:rsid w:val="00C56C15"/>
    <w:rsid w:val="00C56C2A"/>
    <w:rsid w:val="00C57363"/>
    <w:rsid w:val="00C5773E"/>
    <w:rsid w:val="00C5795B"/>
    <w:rsid w:val="00C5799A"/>
    <w:rsid w:val="00C57C97"/>
    <w:rsid w:val="00C60623"/>
    <w:rsid w:val="00C60651"/>
    <w:rsid w:val="00C60826"/>
    <w:rsid w:val="00C60A9B"/>
    <w:rsid w:val="00C60B91"/>
    <w:rsid w:val="00C60CB9"/>
    <w:rsid w:val="00C6131B"/>
    <w:rsid w:val="00C613CE"/>
    <w:rsid w:val="00C613E1"/>
    <w:rsid w:val="00C61524"/>
    <w:rsid w:val="00C61525"/>
    <w:rsid w:val="00C616A2"/>
    <w:rsid w:val="00C61881"/>
    <w:rsid w:val="00C61C84"/>
    <w:rsid w:val="00C62140"/>
    <w:rsid w:val="00C62411"/>
    <w:rsid w:val="00C6250B"/>
    <w:rsid w:val="00C62741"/>
    <w:rsid w:val="00C62991"/>
    <w:rsid w:val="00C62BF4"/>
    <w:rsid w:val="00C636C3"/>
    <w:rsid w:val="00C6370B"/>
    <w:rsid w:val="00C6412F"/>
    <w:rsid w:val="00C64295"/>
    <w:rsid w:val="00C643AE"/>
    <w:rsid w:val="00C64542"/>
    <w:rsid w:val="00C6463C"/>
    <w:rsid w:val="00C649A2"/>
    <w:rsid w:val="00C64C89"/>
    <w:rsid w:val="00C65055"/>
    <w:rsid w:val="00C6527D"/>
    <w:rsid w:val="00C65918"/>
    <w:rsid w:val="00C65989"/>
    <w:rsid w:val="00C65B08"/>
    <w:rsid w:val="00C65B3B"/>
    <w:rsid w:val="00C65C3B"/>
    <w:rsid w:val="00C65E70"/>
    <w:rsid w:val="00C66A2D"/>
    <w:rsid w:val="00C66DE8"/>
    <w:rsid w:val="00C66DF3"/>
    <w:rsid w:val="00C66E9E"/>
    <w:rsid w:val="00C672C5"/>
    <w:rsid w:val="00C67478"/>
    <w:rsid w:val="00C675E3"/>
    <w:rsid w:val="00C67B53"/>
    <w:rsid w:val="00C7058B"/>
    <w:rsid w:val="00C70761"/>
    <w:rsid w:val="00C708D1"/>
    <w:rsid w:val="00C70A86"/>
    <w:rsid w:val="00C70BA3"/>
    <w:rsid w:val="00C70D66"/>
    <w:rsid w:val="00C71013"/>
    <w:rsid w:val="00C719D8"/>
    <w:rsid w:val="00C71D01"/>
    <w:rsid w:val="00C71D38"/>
    <w:rsid w:val="00C72117"/>
    <w:rsid w:val="00C72195"/>
    <w:rsid w:val="00C7253A"/>
    <w:rsid w:val="00C726CF"/>
    <w:rsid w:val="00C72BA1"/>
    <w:rsid w:val="00C733D8"/>
    <w:rsid w:val="00C7343C"/>
    <w:rsid w:val="00C735C0"/>
    <w:rsid w:val="00C736B4"/>
    <w:rsid w:val="00C73895"/>
    <w:rsid w:val="00C73D18"/>
    <w:rsid w:val="00C7484E"/>
    <w:rsid w:val="00C74BF2"/>
    <w:rsid w:val="00C74EB2"/>
    <w:rsid w:val="00C74EE3"/>
    <w:rsid w:val="00C7508C"/>
    <w:rsid w:val="00C751C3"/>
    <w:rsid w:val="00C7525F"/>
    <w:rsid w:val="00C756E7"/>
    <w:rsid w:val="00C7572B"/>
    <w:rsid w:val="00C758C2"/>
    <w:rsid w:val="00C75A76"/>
    <w:rsid w:val="00C75BA7"/>
    <w:rsid w:val="00C75CF0"/>
    <w:rsid w:val="00C75DC9"/>
    <w:rsid w:val="00C7608F"/>
    <w:rsid w:val="00C760F2"/>
    <w:rsid w:val="00C761C8"/>
    <w:rsid w:val="00C76224"/>
    <w:rsid w:val="00C762A4"/>
    <w:rsid w:val="00C7658D"/>
    <w:rsid w:val="00C775F5"/>
    <w:rsid w:val="00C776D8"/>
    <w:rsid w:val="00C77CCD"/>
    <w:rsid w:val="00C77FDA"/>
    <w:rsid w:val="00C80071"/>
    <w:rsid w:val="00C8057E"/>
    <w:rsid w:val="00C80B92"/>
    <w:rsid w:val="00C81090"/>
    <w:rsid w:val="00C8121D"/>
    <w:rsid w:val="00C8142D"/>
    <w:rsid w:val="00C81A99"/>
    <w:rsid w:val="00C81B28"/>
    <w:rsid w:val="00C81C8D"/>
    <w:rsid w:val="00C81EC8"/>
    <w:rsid w:val="00C828EA"/>
    <w:rsid w:val="00C82E25"/>
    <w:rsid w:val="00C82E7C"/>
    <w:rsid w:val="00C82F49"/>
    <w:rsid w:val="00C83048"/>
    <w:rsid w:val="00C83130"/>
    <w:rsid w:val="00C831CE"/>
    <w:rsid w:val="00C8353B"/>
    <w:rsid w:val="00C83817"/>
    <w:rsid w:val="00C8388D"/>
    <w:rsid w:val="00C839A3"/>
    <w:rsid w:val="00C83A42"/>
    <w:rsid w:val="00C83C49"/>
    <w:rsid w:val="00C83CFA"/>
    <w:rsid w:val="00C83FC2"/>
    <w:rsid w:val="00C83FE3"/>
    <w:rsid w:val="00C841BB"/>
    <w:rsid w:val="00C84672"/>
    <w:rsid w:val="00C8489F"/>
    <w:rsid w:val="00C84A26"/>
    <w:rsid w:val="00C84AFD"/>
    <w:rsid w:val="00C85070"/>
    <w:rsid w:val="00C8519D"/>
    <w:rsid w:val="00C854C4"/>
    <w:rsid w:val="00C854C8"/>
    <w:rsid w:val="00C857DD"/>
    <w:rsid w:val="00C85D68"/>
    <w:rsid w:val="00C85FA2"/>
    <w:rsid w:val="00C861DA"/>
    <w:rsid w:val="00C86414"/>
    <w:rsid w:val="00C86552"/>
    <w:rsid w:val="00C866B3"/>
    <w:rsid w:val="00C867CB"/>
    <w:rsid w:val="00C86BA7"/>
    <w:rsid w:val="00C86C60"/>
    <w:rsid w:val="00C8719D"/>
    <w:rsid w:val="00C877AD"/>
    <w:rsid w:val="00C8785F"/>
    <w:rsid w:val="00C87CEC"/>
    <w:rsid w:val="00C87D6C"/>
    <w:rsid w:val="00C900B1"/>
    <w:rsid w:val="00C903B9"/>
    <w:rsid w:val="00C90A50"/>
    <w:rsid w:val="00C90AAD"/>
    <w:rsid w:val="00C90BAC"/>
    <w:rsid w:val="00C90D8D"/>
    <w:rsid w:val="00C910E4"/>
    <w:rsid w:val="00C91116"/>
    <w:rsid w:val="00C9132A"/>
    <w:rsid w:val="00C9141D"/>
    <w:rsid w:val="00C91814"/>
    <w:rsid w:val="00C91951"/>
    <w:rsid w:val="00C91F76"/>
    <w:rsid w:val="00C924AF"/>
    <w:rsid w:val="00C92670"/>
    <w:rsid w:val="00C92700"/>
    <w:rsid w:val="00C927C6"/>
    <w:rsid w:val="00C92B98"/>
    <w:rsid w:val="00C92C7C"/>
    <w:rsid w:val="00C92E3D"/>
    <w:rsid w:val="00C9339F"/>
    <w:rsid w:val="00C9392F"/>
    <w:rsid w:val="00C93BBB"/>
    <w:rsid w:val="00C93C46"/>
    <w:rsid w:val="00C93D03"/>
    <w:rsid w:val="00C93DED"/>
    <w:rsid w:val="00C94044"/>
    <w:rsid w:val="00C94825"/>
    <w:rsid w:val="00C9497E"/>
    <w:rsid w:val="00C94BB0"/>
    <w:rsid w:val="00C94F65"/>
    <w:rsid w:val="00C95044"/>
    <w:rsid w:val="00C9538F"/>
    <w:rsid w:val="00C95E86"/>
    <w:rsid w:val="00C95EAB"/>
    <w:rsid w:val="00C95ECD"/>
    <w:rsid w:val="00C95F52"/>
    <w:rsid w:val="00C9613B"/>
    <w:rsid w:val="00C9716B"/>
    <w:rsid w:val="00C9719E"/>
    <w:rsid w:val="00C975E6"/>
    <w:rsid w:val="00C97D0E"/>
    <w:rsid w:val="00C97D74"/>
    <w:rsid w:val="00C97EC6"/>
    <w:rsid w:val="00CA025E"/>
    <w:rsid w:val="00CA0383"/>
    <w:rsid w:val="00CA0399"/>
    <w:rsid w:val="00CA050E"/>
    <w:rsid w:val="00CA0B2C"/>
    <w:rsid w:val="00CA1411"/>
    <w:rsid w:val="00CA1BAC"/>
    <w:rsid w:val="00CA1F3E"/>
    <w:rsid w:val="00CA1F61"/>
    <w:rsid w:val="00CA22C6"/>
    <w:rsid w:val="00CA24AA"/>
    <w:rsid w:val="00CA24E7"/>
    <w:rsid w:val="00CA28A2"/>
    <w:rsid w:val="00CA29C7"/>
    <w:rsid w:val="00CA2C78"/>
    <w:rsid w:val="00CA2DAA"/>
    <w:rsid w:val="00CA3026"/>
    <w:rsid w:val="00CA39D2"/>
    <w:rsid w:val="00CA451D"/>
    <w:rsid w:val="00CA46EB"/>
    <w:rsid w:val="00CA4BF8"/>
    <w:rsid w:val="00CA4FA6"/>
    <w:rsid w:val="00CA52FA"/>
    <w:rsid w:val="00CA53C2"/>
    <w:rsid w:val="00CA53FA"/>
    <w:rsid w:val="00CA584D"/>
    <w:rsid w:val="00CA5EE5"/>
    <w:rsid w:val="00CA66D5"/>
    <w:rsid w:val="00CA677B"/>
    <w:rsid w:val="00CA6C56"/>
    <w:rsid w:val="00CA6DD5"/>
    <w:rsid w:val="00CA774A"/>
    <w:rsid w:val="00CB03C8"/>
    <w:rsid w:val="00CB0433"/>
    <w:rsid w:val="00CB1046"/>
    <w:rsid w:val="00CB1167"/>
    <w:rsid w:val="00CB1B3D"/>
    <w:rsid w:val="00CB1B45"/>
    <w:rsid w:val="00CB1B51"/>
    <w:rsid w:val="00CB2666"/>
    <w:rsid w:val="00CB26F6"/>
    <w:rsid w:val="00CB3058"/>
    <w:rsid w:val="00CB387D"/>
    <w:rsid w:val="00CB3F23"/>
    <w:rsid w:val="00CB4488"/>
    <w:rsid w:val="00CB448C"/>
    <w:rsid w:val="00CB4576"/>
    <w:rsid w:val="00CB4CF2"/>
    <w:rsid w:val="00CB4CF9"/>
    <w:rsid w:val="00CB4F3A"/>
    <w:rsid w:val="00CB54EE"/>
    <w:rsid w:val="00CB580A"/>
    <w:rsid w:val="00CB6471"/>
    <w:rsid w:val="00CB6600"/>
    <w:rsid w:val="00CB67CC"/>
    <w:rsid w:val="00CB6A09"/>
    <w:rsid w:val="00CB6A3D"/>
    <w:rsid w:val="00CB6BB7"/>
    <w:rsid w:val="00CB6C11"/>
    <w:rsid w:val="00CB6C70"/>
    <w:rsid w:val="00CB71A7"/>
    <w:rsid w:val="00CB71F6"/>
    <w:rsid w:val="00CB72A0"/>
    <w:rsid w:val="00CB74B4"/>
    <w:rsid w:val="00CB76CD"/>
    <w:rsid w:val="00CC0AC4"/>
    <w:rsid w:val="00CC0E3F"/>
    <w:rsid w:val="00CC0F42"/>
    <w:rsid w:val="00CC0FA5"/>
    <w:rsid w:val="00CC100D"/>
    <w:rsid w:val="00CC1095"/>
    <w:rsid w:val="00CC1604"/>
    <w:rsid w:val="00CC19FD"/>
    <w:rsid w:val="00CC1BB4"/>
    <w:rsid w:val="00CC1CEF"/>
    <w:rsid w:val="00CC1D5A"/>
    <w:rsid w:val="00CC2004"/>
    <w:rsid w:val="00CC2005"/>
    <w:rsid w:val="00CC2141"/>
    <w:rsid w:val="00CC2298"/>
    <w:rsid w:val="00CC27B6"/>
    <w:rsid w:val="00CC3279"/>
    <w:rsid w:val="00CC3348"/>
    <w:rsid w:val="00CC35F9"/>
    <w:rsid w:val="00CC36F9"/>
    <w:rsid w:val="00CC394E"/>
    <w:rsid w:val="00CC3ED3"/>
    <w:rsid w:val="00CC3FA1"/>
    <w:rsid w:val="00CC41D6"/>
    <w:rsid w:val="00CC44C9"/>
    <w:rsid w:val="00CC44E2"/>
    <w:rsid w:val="00CC4619"/>
    <w:rsid w:val="00CC47D3"/>
    <w:rsid w:val="00CC4C95"/>
    <w:rsid w:val="00CC5023"/>
    <w:rsid w:val="00CC5337"/>
    <w:rsid w:val="00CC55A4"/>
    <w:rsid w:val="00CC5811"/>
    <w:rsid w:val="00CC63D5"/>
    <w:rsid w:val="00CC6639"/>
    <w:rsid w:val="00CC6C65"/>
    <w:rsid w:val="00CC6DA9"/>
    <w:rsid w:val="00CC6E63"/>
    <w:rsid w:val="00CC6EA9"/>
    <w:rsid w:val="00CC6EE0"/>
    <w:rsid w:val="00CC745B"/>
    <w:rsid w:val="00CC74AC"/>
    <w:rsid w:val="00CC74E8"/>
    <w:rsid w:val="00CC7655"/>
    <w:rsid w:val="00CC78DA"/>
    <w:rsid w:val="00CC79E8"/>
    <w:rsid w:val="00CC7E6A"/>
    <w:rsid w:val="00CD0196"/>
    <w:rsid w:val="00CD0783"/>
    <w:rsid w:val="00CD09A6"/>
    <w:rsid w:val="00CD0D26"/>
    <w:rsid w:val="00CD0E40"/>
    <w:rsid w:val="00CD10C8"/>
    <w:rsid w:val="00CD15CB"/>
    <w:rsid w:val="00CD18A9"/>
    <w:rsid w:val="00CD19C8"/>
    <w:rsid w:val="00CD1D9D"/>
    <w:rsid w:val="00CD1E81"/>
    <w:rsid w:val="00CD1FAA"/>
    <w:rsid w:val="00CD1FEB"/>
    <w:rsid w:val="00CD23F5"/>
    <w:rsid w:val="00CD2494"/>
    <w:rsid w:val="00CD25FE"/>
    <w:rsid w:val="00CD275E"/>
    <w:rsid w:val="00CD2C95"/>
    <w:rsid w:val="00CD2CD7"/>
    <w:rsid w:val="00CD35C1"/>
    <w:rsid w:val="00CD396C"/>
    <w:rsid w:val="00CD40B0"/>
    <w:rsid w:val="00CD4149"/>
    <w:rsid w:val="00CD461C"/>
    <w:rsid w:val="00CD4782"/>
    <w:rsid w:val="00CD48F5"/>
    <w:rsid w:val="00CD4A69"/>
    <w:rsid w:val="00CD4CE1"/>
    <w:rsid w:val="00CD4F3B"/>
    <w:rsid w:val="00CD4F66"/>
    <w:rsid w:val="00CD4F92"/>
    <w:rsid w:val="00CD5B16"/>
    <w:rsid w:val="00CD5D48"/>
    <w:rsid w:val="00CD5F01"/>
    <w:rsid w:val="00CD6414"/>
    <w:rsid w:val="00CD6452"/>
    <w:rsid w:val="00CD6811"/>
    <w:rsid w:val="00CD692E"/>
    <w:rsid w:val="00CD6BAB"/>
    <w:rsid w:val="00CD6C9E"/>
    <w:rsid w:val="00CD749C"/>
    <w:rsid w:val="00CD7523"/>
    <w:rsid w:val="00CD759D"/>
    <w:rsid w:val="00CD760A"/>
    <w:rsid w:val="00CD78F4"/>
    <w:rsid w:val="00CD7AB0"/>
    <w:rsid w:val="00CD7B97"/>
    <w:rsid w:val="00CD7CE4"/>
    <w:rsid w:val="00CD7FAF"/>
    <w:rsid w:val="00CE017B"/>
    <w:rsid w:val="00CE05AC"/>
    <w:rsid w:val="00CE0695"/>
    <w:rsid w:val="00CE06BB"/>
    <w:rsid w:val="00CE0B37"/>
    <w:rsid w:val="00CE0C15"/>
    <w:rsid w:val="00CE1531"/>
    <w:rsid w:val="00CE1A51"/>
    <w:rsid w:val="00CE1E04"/>
    <w:rsid w:val="00CE1EFF"/>
    <w:rsid w:val="00CE1F6A"/>
    <w:rsid w:val="00CE1FF9"/>
    <w:rsid w:val="00CE2107"/>
    <w:rsid w:val="00CE22FB"/>
    <w:rsid w:val="00CE27A6"/>
    <w:rsid w:val="00CE2AB2"/>
    <w:rsid w:val="00CE33FD"/>
    <w:rsid w:val="00CE347F"/>
    <w:rsid w:val="00CE348C"/>
    <w:rsid w:val="00CE3A2F"/>
    <w:rsid w:val="00CE3CBE"/>
    <w:rsid w:val="00CE3D2D"/>
    <w:rsid w:val="00CE3DD7"/>
    <w:rsid w:val="00CE40EB"/>
    <w:rsid w:val="00CE45CA"/>
    <w:rsid w:val="00CE4AF1"/>
    <w:rsid w:val="00CE4EA5"/>
    <w:rsid w:val="00CE5414"/>
    <w:rsid w:val="00CE5445"/>
    <w:rsid w:val="00CE58C7"/>
    <w:rsid w:val="00CE5A32"/>
    <w:rsid w:val="00CE5B34"/>
    <w:rsid w:val="00CE5CE5"/>
    <w:rsid w:val="00CE5F4C"/>
    <w:rsid w:val="00CE5F5B"/>
    <w:rsid w:val="00CE6327"/>
    <w:rsid w:val="00CE6587"/>
    <w:rsid w:val="00CE6CD2"/>
    <w:rsid w:val="00CE6E81"/>
    <w:rsid w:val="00CE6E84"/>
    <w:rsid w:val="00CE7893"/>
    <w:rsid w:val="00CE7A3A"/>
    <w:rsid w:val="00CE7B97"/>
    <w:rsid w:val="00CE7BE3"/>
    <w:rsid w:val="00CE7CA5"/>
    <w:rsid w:val="00CE7F47"/>
    <w:rsid w:val="00CF072D"/>
    <w:rsid w:val="00CF1293"/>
    <w:rsid w:val="00CF1309"/>
    <w:rsid w:val="00CF137A"/>
    <w:rsid w:val="00CF1454"/>
    <w:rsid w:val="00CF164F"/>
    <w:rsid w:val="00CF18F9"/>
    <w:rsid w:val="00CF1F64"/>
    <w:rsid w:val="00CF2335"/>
    <w:rsid w:val="00CF27D7"/>
    <w:rsid w:val="00CF2856"/>
    <w:rsid w:val="00CF2882"/>
    <w:rsid w:val="00CF2A88"/>
    <w:rsid w:val="00CF2AFA"/>
    <w:rsid w:val="00CF2D65"/>
    <w:rsid w:val="00CF2E52"/>
    <w:rsid w:val="00CF324C"/>
    <w:rsid w:val="00CF34EC"/>
    <w:rsid w:val="00CF3888"/>
    <w:rsid w:val="00CF39A1"/>
    <w:rsid w:val="00CF3CCA"/>
    <w:rsid w:val="00CF3D11"/>
    <w:rsid w:val="00CF3D93"/>
    <w:rsid w:val="00CF4172"/>
    <w:rsid w:val="00CF4255"/>
    <w:rsid w:val="00CF4376"/>
    <w:rsid w:val="00CF4704"/>
    <w:rsid w:val="00CF4769"/>
    <w:rsid w:val="00CF48F6"/>
    <w:rsid w:val="00CF4956"/>
    <w:rsid w:val="00CF4BF2"/>
    <w:rsid w:val="00CF56DE"/>
    <w:rsid w:val="00CF5915"/>
    <w:rsid w:val="00CF59DB"/>
    <w:rsid w:val="00CF5E50"/>
    <w:rsid w:val="00CF637F"/>
    <w:rsid w:val="00CF6B8A"/>
    <w:rsid w:val="00CF7180"/>
    <w:rsid w:val="00D00711"/>
    <w:rsid w:val="00D00739"/>
    <w:rsid w:val="00D00971"/>
    <w:rsid w:val="00D00CA4"/>
    <w:rsid w:val="00D00E29"/>
    <w:rsid w:val="00D0158B"/>
    <w:rsid w:val="00D01E29"/>
    <w:rsid w:val="00D022FB"/>
    <w:rsid w:val="00D0235A"/>
    <w:rsid w:val="00D0276B"/>
    <w:rsid w:val="00D027FA"/>
    <w:rsid w:val="00D02849"/>
    <w:rsid w:val="00D02A1D"/>
    <w:rsid w:val="00D02E8F"/>
    <w:rsid w:val="00D0339B"/>
    <w:rsid w:val="00D03DED"/>
    <w:rsid w:val="00D03F68"/>
    <w:rsid w:val="00D041BD"/>
    <w:rsid w:val="00D0439F"/>
    <w:rsid w:val="00D0446A"/>
    <w:rsid w:val="00D0495C"/>
    <w:rsid w:val="00D04AFA"/>
    <w:rsid w:val="00D04B8D"/>
    <w:rsid w:val="00D04ED0"/>
    <w:rsid w:val="00D04FF3"/>
    <w:rsid w:val="00D0525B"/>
    <w:rsid w:val="00D0550E"/>
    <w:rsid w:val="00D056A4"/>
    <w:rsid w:val="00D05797"/>
    <w:rsid w:val="00D058D8"/>
    <w:rsid w:val="00D05B20"/>
    <w:rsid w:val="00D05B8C"/>
    <w:rsid w:val="00D05C82"/>
    <w:rsid w:val="00D0626C"/>
    <w:rsid w:val="00D06304"/>
    <w:rsid w:val="00D06398"/>
    <w:rsid w:val="00D0667E"/>
    <w:rsid w:val="00D0707F"/>
    <w:rsid w:val="00D07735"/>
    <w:rsid w:val="00D079E8"/>
    <w:rsid w:val="00D10459"/>
    <w:rsid w:val="00D10A42"/>
    <w:rsid w:val="00D10BC0"/>
    <w:rsid w:val="00D10CF3"/>
    <w:rsid w:val="00D110A5"/>
    <w:rsid w:val="00D110A8"/>
    <w:rsid w:val="00D11193"/>
    <w:rsid w:val="00D11268"/>
    <w:rsid w:val="00D11551"/>
    <w:rsid w:val="00D11A8C"/>
    <w:rsid w:val="00D11FA0"/>
    <w:rsid w:val="00D12257"/>
    <w:rsid w:val="00D124ED"/>
    <w:rsid w:val="00D126BF"/>
    <w:rsid w:val="00D1270C"/>
    <w:rsid w:val="00D1311F"/>
    <w:rsid w:val="00D1327C"/>
    <w:rsid w:val="00D1344D"/>
    <w:rsid w:val="00D13963"/>
    <w:rsid w:val="00D13B74"/>
    <w:rsid w:val="00D13CEA"/>
    <w:rsid w:val="00D14188"/>
    <w:rsid w:val="00D145D3"/>
    <w:rsid w:val="00D149AD"/>
    <w:rsid w:val="00D14D25"/>
    <w:rsid w:val="00D14DB9"/>
    <w:rsid w:val="00D14EF7"/>
    <w:rsid w:val="00D14F33"/>
    <w:rsid w:val="00D14F42"/>
    <w:rsid w:val="00D15620"/>
    <w:rsid w:val="00D15C21"/>
    <w:rsid w:val="00D15F27"/>
    <w:rsid w:val="00D16495"/>
    <w:rsid w:val="00D165E0"/>
    <w:rsid w:val="00D1677B"/>
    <w:rsid w:val="00D16B5F"/>
    <w:rsid w:val="00D16F57"/>
    <w:rsid w:val="00D16F6F"/>
    <w:rsid w:val="00D1718A"/>
    <w:rsid w:val="00D17200"/>
    <w:rsid w:val="00D1766C"/>
    <w:rsid w:val="00D179E4"/>
    <w:rsid w:val="00D17B11"/>
    <w:rsid w:val="00D17CD5"/>
    <w:rsid w:val="00D17D3F"/>
    <w:rsid w:val="00D17FF6"/>
    <w:rsid w:val="00D2003A"/>
    <w:rsid w:val="00D2015C"/>
    <w:rsid w:val="00D201CD"/>
    <w:rsid w:val="00D202AF"/>
    <w:rsid w:val="00D207FD"/>
    <w:rsid w:val="00D20CA1"/>
    <w:rsid w:val="00D20D09"/>
    <w:rsid w:val="00D20E78"/>
    <w:rsid w:val="00D20F4F"/>
    <w:rsid w:val="00D214DC"/>
    <w:rsid w:val="00D21CD5"/>
    <w:rsid w:val="00D21D0A"/>
    <w:rsid w:val="00D21F92"/>
    <w:rsid w:val="00D2215B"/>
    <w:rsid w:val="00D22329"/>
    <w:rsid w:val="00D22443"/>
    <w:rsid w:val="00D226AE"/>
    <w:rsid w:val="00D227BD"/>
    <w:rsid w:val="00D22B9F"/>
    <w:rsid w:val="00D22DB8"/>
    <w:rsid w:val="00D22EB9"/>
    <w:rsid w:val="00D23AA9"/>
    <w:rsid w:val="00D23C12"/>
    <w:rsid w:val="00D242BE"/>
    <w:rsid w:val="00D247AC"/>
    <w:rsid w:val="00D24926"/>
    <w:rsid w:val="00D24D33"/>
    <w:rsid w:val="00D24DAD"/>
    <w:rsid w:val="00D252C7"/>
    <w:rsid w:val="00D255FA"/>
    <w:rsid w:val="00D25CF8"/>
    <w:rsid w:val="00D25E00"/>
    <w:rsid w:val="00D262E2"/>
    <w:rsid w:val="00D268D8"/>
    <w:rsid w:val="00D26D19"/>
    <w:rsid w:val="00D26D3C"/>
    <w:rsid w:val="00D26F91"/>
    <w:rsid w:val="00D27097"/>
    <w:rsid w:val="00D2740E"/>
    <w:rsid w:val="00D27570"/>
    <w:rsid w:val="00D276A1"/>
    <w:rsid w:val="00D27A77"/>
    <w:rsid w:val="00D27C0A"/>
    <w:rsid w:val="00D300F7"/>
    <w:rsid w:val="00D3019E"/>
    <w:rsid w:val="00D3065A"/>
    <w:rsid w:val="00D30697"/>
    <w:rsid w:val="00D3079B"/>
    <w:rsid w:val="00D309E6"/>
    <w:rsid w:val="00D3125E"/>
    <w:rsid w:val="00D3126B"/>
    <w:rsid w:val="00D313C3"/>
    <w:rsid w:val="00D31656"/>
    <w:rsid w:val="00D31F0D"/>
    <w:rsid w:val="00D32242"/>
    <w:rsid w:val="00D32295"/>
    <w:rsid w:val="00D32425"/>
    <w:rsid w:val="00D32442"/>
    <w:rsid w:val="00D324C9"/>
    <w:rsid w:val="00D32664"/>
    <w:rsid w:val="00D33168"/>
    <w:rsid w:val="00D33491"/>
    <w:rsid w:val="00D33781"/>
    <w:rsid w:val="00D337B5"/>
    <w:rsid w:val="00D33E9A"/>
    <w:rsid w:val="00D33F09"/>
    <w:rsid w:val="00D33F19"/>
    <w:rsid w:val="00D34229"/>
    <w:rsid w:val="00D34504"/>
    <w:rsid w:val="00D34D76"/>
    <w:rsid w:val="00D34E0D"/>
    <w:rsid w:val="00D352CA"/>
    <w:rsid w:val="00D35397"/>
    <w:rsid w:val="00D353E5"/>
    <w:rsid w:val="00D35516"/>
    <w:rsid w:val="00D3555C"/>
    <w:rsid w:val="00D35577"/>
    <w:rsid w:val="00D3587F"/>
    <w:rsid w:val="00D35E1A"/>
    <w:rsid w:val="00D35FF9"/>
    <w:rsid w:val="00D3609B"/>
    <w:rsid w:val="00D3611C"/>
    <w:rsid w:val="00D361E1"/>
    <w:rsid w:val="00D363B8"/>
    <w:rsid w:val="00D36427"/>
    <w:rsid w:val="00D368CA"/>
    <w:rsid w:val="00D36D90"/>
    <w:rsid w:val="00D3723B"/>
    <w:rsid w:val="00D37618"/>
    <w:rsid w:val="00D378A0"/>
    <w:rsid w:val="00D37B77"/>
    <w:rsid w:val="00D37BDC"/>
    <w:rsid w:val="00D37CAC"/>
    <w:rsid w:val="00D402CA"/>
    <w:rsid w:val="00D402F1"/>
    <w:rsid w:val="00D405D6"/>
    <w:rsid w:val="00D4068C"/>
    <w:rsid w:val="00D40C03"/>
    <w:rsid w:val="00D40E29"/>
    <w:rsid w:val="00D40E48"/>
    <w:rsid w:val="00D4111B"/>
    <w:rsid w:val="00D41266"/>
    <w:rsid w:val="00D4148A"/>
    <w:rsid w:val="00D4187B"/>
    <w:rsid w:val="00D41A45"/>
    <w:rsid w:val="00D41B6C"/>
    <w:rsid w:val="00D42427"/>
    <w:rsid w:val="00D424B2"/>
    <w:rsid w:val="00D42583"/>
    <w:rsid w:val="00D427D1"/>
    <w:rsid w:val="00D4285E"/>
    <w:rsid w:val="00D42A3C"/>
    <w:rsid w:val="00D42F2E"/>
    <w:rsid w:val="00D43239"/>
    <w:rsid w:val="00D43327"/>
    <w:rsid w:val="00D435CD"/>
    <w:rsid w:val="00D435E6"/>
    <w:rsid w:val="00D4381C"/>
    <w:rsid w:val="00D43E7F"/>
    <w:rsid w:val="00D43FCC"/>
    <w:rsid w:val="00D443C8"/>
    <w:rsid w:val="00D44555"/>
    <w:rsid w:val="00D44589"/>
    <w:rsid w:val="00D44940"/>
    <w:rsid w:val="00D44F6D"/>
    <w:rsid w:val="00D44F8E"/>
    <w:rsid w:val="00D45077"/>
    <w:rsid w:val="00D451A1"/>
    <w:rsid w:val="00D451CB"/>
    <w:rsid w:val="00D454EF"/>
    <w:rsid w:val="00D45509"/>
    <w:rsid w:val="00D45665"/>
    <w:rsid w:val="00D456A5"/>
    <w:rsid w:val="00D45ADC"/>
    <w:rsid w:val="00D45AF0"/>
    <w:rsid w:val="00D45C14"/>
    <w:rsid w:val="00D461E0"/>
    <w:rsid w:val="00D462C4"/>
    <w:rsid w:val="00D463E5"/>
    <w:rsid w:val="00D463FC"/>
    <w:rsid w:val="00D46898"/>
    <w:rsid w:val="00D46C1B"/>
    <w:rsid w:val="00D46CA8"/>
    <w:rsid w:val="00D46FAD"/>
    <w:rsid w:val="00D47187"/>
    <w:rsid w:val="00D471A2"/>
    <w:rsid w:val="00D473BB"/>
    <w:rsid w:val="00D474AB"/>
    <w:rsid w:val="00D474C6"/>
    <w:rsid w:val="00D4799F"/>
    <w:rsid w:val="00D47A0A"/>
    <w:rsid w:val="00D47CE4"/>
    <w:rsid w:val="00D47F4E"/>
    <w:rsid w:val="00D501EC"/>
    <w:rsid w:val="00D5029D"/>
    <w:rsid w:val="00D5064D"/>
    <w:rsid w:val="00D509CE"/>
    <w:rsid w:val="00D50BE5"/>
    <w:rsid w:val="00D50C48"/>
    <w:rsid w:val="00D50F04"/>
    <w:rsid w:val="00D51129"/>
    <w:rsid w:val="00D5148F"/>
    <w:rsid w:val="00D515DF"/>
    <w:rsid w:val="00D515F0"/>
    <w:rsid w:val="00D5176B"/>
    <w:rsid w:val="00D51B68"/>
    <w:rsid w:val="00D51E7A"/>
    <w:rsid w:val="00D51E8F"/>
    <w:rsid w:val="00D52127"/>
    <w:rsid w:val="00D52AC7"/>
    <w:rsid w:val="00D534C4"/>
    <w:rsid w:val="00D53817"/>
    <w:rsid w:val="00D53828"/>
    <w:rsid w:val="00D53A01"/>
    <w:rsid w:val="00D54178"/>
    <w:rsid w:val="00D54353"/>
    <w:rsid w:val="00D545EE"/>
    <w:rsid w:val="00D54727"/>
    <w:rsid w:val="00D54829"/>
    <w:rsid w:val="00D54A4B"/>
    <w:rsid w:val="00D551C8"/>
    <w:rsid w:val="00D5539C"/>
    <w:rsid w:val="00D553B8"/>
    <w:rsid w:val="00D557C9"/>
    <w:rsid w:val="00D55840"/>
    <w:rsid w:val="00D55921"/>
    <w:rsid w:val="00D55B9A"/>
    <w:rsid w:val="00D55D1F"/>
    <w:rsid w:val="00D56191"/>
    <w:rsid w:val="00D56282"/>
    <w:rsid w:val="00D5678C"/>
    <w:rsid w:val="00D567FC"/>
    <w:rsid w:val="00D5684F"/>
    <w:rsid w:val="00D56868"/>
    <w:rsid w:val="00D56A09"/>
    <w:rsid w:val="00D56DC1"/>
    <w:rsid w:val="00D56E0D"/>
    <w:rsid w:val="00D56EF5"/>
    <w:rsid w:val="00D57076"/>
    <w:rsid w:val="00D5713D"/>
    <w:rsid w:val="00D5727D"/>
    <w:rsid w:val="00D60089"/>
    <w:rsid w:val="00D602DB"/>
    <w:rsid w:val="00D607E8"/>
    <w:rsid w:val="00D60960"/>
    <w:rsid w:val="00D60968"/>
    <w:rsid w:val="00D60FEF"/>
    <w:rsid w:val="00D614CA"/>
    <w:rsid w:val="00D61A75"/>
    <w:rsid w:val="00D61A9D"/>
    <w:rsid w:val="00D61B7D"/>
    <w:rsid w:val="00D61DD1"/>
    <w:rsid w:val="00D61F07"/>
    <w:rsid w:val="00D62302"/>
    <w:rsid w:val="00D6245C"/>
    <w:rsid w:val="00D62484"/>
    <w:rsid w:val="00D62756"/>
    <w:rsid w:val="00D62910"/>
    <w:rsid w:val="00D62CCE"/>
    <w:rsid w:val="00D62EE2"/>
    <w:rsid w:val="00D6324F"/>
    <w:rsid w:val="00D63365"/>
    <w:rsid w:val="00D634AC"/>
    <w:rsid w:val="00D63F7F"/>
    <w:rsid w:val="00D643EA"/>
    <w:rsid w:val="00D647E7"/>
    <w:rsid w:val="00D64EEF"/>
    <w:rsid w:val="00D665D3"/>
    <w:rsid w:val="00D66832"/>
    <w:rsid w:val="00D66BA8"/>
    <w:rsid w:val="00D66D60"/>
    <w:rsid w:val="00D6717B"/>
    <w:rsid w:val="00D671A4"/>
    <w:rsid w:val="00D679D4"/>
    <w:rsid w:val="00D67A55"/>
    <w:rsid w:val="00D67CCA"/>
    <w:rsid w:val="00D70242"/>
    <w:rsid w:val="00D70302"/>
    <w:rsid w:val="00D706E7"/>
    <w:rsid w:val="00D706E8"/>
    <w:rsid w:val="00D70FF7"/>
    <w:rsid w:val="00D71280"/>
    <w:rsid w:val="00D712BE"/>
    <w:rsid w:val="00D71488"/>
    <w:rsid w:val="00D71696"/>
    <w:rsid w:val="00D71772"/>
    <w:rsid w:val="00D71B7C"/>
    <w:rsid w:val="00D71C2C"/>
    <w:rsid w:val="00D71F05"/>
    <w:rsid w:val="00D72044"/>
    <w:rsid w:val="00D7218C"/>
    <w:rsid w:val="00D72807"/>
    <w:rsid w:val="00D728F9"/>
    <w:rsid w:val="00D72A07"/>
    <w:rsid w:val="00D72AF7"/>
    <w:rsid w:val="00D72B23"/>
    <w:rsid w:val="00D734C2"/>
    <w:rsid w:val="00D73520"/>
    <w:rsid w:val="00D735A7"/>
    <w:rsid w:val="00D73AEB"/>
    <w:rsid w:val="00D74097"/>
    <w:rsid w:val="00D741E6"/>
    <w:rsid w:val="00D74594"/>
    <w:rsid w:val="00D74727"/>
    <w:rsid w:val="00D74892"/>
    <w:rsid w:val="00D74ED7"/>
    <w:rsid w:val="00D75539"/>
    <w:rsid w:val="00D75979"/>
    <w:rsid w:val="00D75A35"/>
    <w:rsid w:val="00D75BB6"/>
    <w:rsid w:val="00D75D48"/>
    <w:rsid w:val="00D76736"/>
    <w:rsid w:val="00D76739"/>
    <w:rsid w:val="00D76B0C"/>
    <w:rsid w:val="00D76B2B"/>
    <w:rsid w:val="00D76CDB"/>
    <w:rsid w:val="00D77511"/>
    <w:rsid w:val="00D7762F"/>
    <w:rsid w:val="00D779B7"/>
    <w:rsid w:val="00D800A4"/>
    <w:rsid w:val="00D803A0"/>
    <w:rsid w:val="00D8065A"/>
    <w:rsid w:val="00D80974"/>
    <w:rsid w:val="00D8098A"/>
    <w:rsid w:val="00D80A4D"/>
    <w:rsid w:val="00D80A84"/>
    <w:rsid w:val="00D80CD4"/>
    <w:rsid w:val="00D80DFC"/>
    <w:rsid w:val="00D81225"/>
    <w:rsid w:val="00D8135E"/>
    <w:rsid w:val="00D814F2"/>
    <w:rsid w:val="00D81524"/>
    <w:rsid w:val="00D816CF"/>
    <w:rsid w:val="00D8191A"/>
    <w:rsid w:val="00D81B78"/>
    <w:rsid w:val="00D81F27"/>
    <w:rsid w:val="00D82354"/>
    <w:rsid w:val="00D824CF"/>
    <w:rsid w:val="00D824D7"/>
    <w:rsid w:val="00D82580"/>
    <w:rsid w:val="00D82589"/>
    <w:rsid w:val="00D8349E"/>
    <w:rsid w:val="00D837D4"/>
    <w:rsid w:val="00D83970"/>
    <w:rsid w:val="00D83B97"/>
    <w:rsid w:val="00D83C77"/>
    <w:rsid w:val="00D83E9A"/>
    <w:rsid w:val="00D83E9F"/>
    <w:rsid w:val="00D84372"/>
    <w:rsid w:val="00D843E3"/>
    <w:rsid w:val="00D84537"/>
    <w:rsid w:val="00D84697"/>
    <w:rsid w:val="00D8499B"/>
    <w:rsid w:val="00D84BE0"/>
    <w:rsid w:val="00D84D83"/>
    <w:rsid w:val="00D85100"/>
    <w:rsid w:val="00D8527C"/>
    <w:rsid w:val="00D860A7"/>
    <w:rsid w:val="00D860D2"/>
    <w:rsid w:val="00D86411"/>
    <w:rsid w:val="00D865A9"/>
    <w:rsid w:val="00D8660D"/>
    <w:rsid w:val="00D86A81"/>
    <w:rsid w:val="00D86F4B"/>
    <w:rsid w:val="00D871CA"/>
    <w:rsid w:val="00D874A8"/>
    <w:rsid w:val="00D875C5"/>
    <w:rsid w:val="00D879E4"/>
    <w:rsid w:val="00D87F10"/>
    <w:rsid w:val="00D87F96"/>
    <w:rsid w:val="00D90A8F"/>
    <w:rsid w:val="00D90B60"/>
    <w:rsid w:val="00D90BFC"/>
    <w:rsid w:val="00D90C15"/>
    <w:rsid w:val="00D91032"/>
    <w:rsid w:val="00D91058"/>
    <w:rsid w:val="00D91111"/>
    <w:rsid w:val="00D912FF"/>
    <w:rsid w:val="00D913AA"/>
    <w:rsid w:val="00D91512"/>
    <w:rsid w:val="00D9194B"/>
    <w:rsid w:val="00D92115"/>
    <w:rsid w:val="00D9244C"/>
    <w:rsid w:val="00D92815"/>
    <w:rsid w:val="00D92986"/>
    <w:rsid w:val="00D929C8"/>
    <w:rsid w:val="00D92C65"/>
    <w:rsid w:val="00D92EA7"/>
    <w:rsid w:val="00D92ED3"/>
    <w:rsid w:val="00D93087"/>
    <w:rsid w:val="00D93196"/>
    <w:rsid w:val="00D93259"/>
    <w:rsid w:val="00D93505"/>
    <w:rsid w:val="00D93699"/>
    <w:rsid w:val="00D9377F"/>
    <w:rsid w:val="00D93B0E"/>
    <w:rsid w:val="00D93D37"/>
    <w:rsid w:val="00D94111"/>
    <w:rsid w:val="00D94583"/>
    <w:rsid w:val="00D9461F"/>
    <w:rsid w:val="00D9485A"/>
    <w:rsid w:val="00D94AF4"/>
    <w:rsid w:val="00D95458"/>
    <w:rsid w:val="00D958A0"/>
    <w:rsid w:val="00D959FA"/>
    <w:rsid w:val="00D95B3F"/>
    <w:rsid w:val="00D95E23"/>
    <w:rsid w:val="00D95E7F"/>
    <w:rsid w:val="00D95EE9"/>
    <w:rsid w:val="00D9659C"/>
    <w:rsid w:val="00D966CF"/>
    <w:rsid w:val="00D9672C"/>
    <w:rsid w:val="00D96806"/>
    <w:rsid w:val="00D9685A"/>
    <w:rsid w:val="00D96D32"/>
    <w:rsid w:val="00D972A3"/>
    <w:rsid w:val="00D973E6"/>
    <w:rsid w:val="00D97F95"/>
    <w:rsid w:val="00DA0128"/>
    <w:rsid w:val="00DA0533"/>
    <w:rsid w:val="00DA06A9"/>
    <w:rsid w:val="00DA0723"/>
    <w:rsid w:val="00DA0747"/>
    <w:rsid w:val="00DA077A"/>
    <w:rsid w:val="00DA16AD"/>
    <w:rsid w:val="00DA1FDE"/>
    <w:rsid w:val="00DA2798"/>
    <w:rsid w:val="00DA2988"/>
    <w:rsid w:val="00DA2B07"/>
    <w:rsid w:val="00DA2C3C"/>
    <w:rsid w:val="00DA2D07"/>
    <w:rsid w:val="00DA37DC"/>
    <w:rsid w:val="00DA3829"/>
    <w:rsid w:val="00DA3BAB"/>
    <w:rsid w:val="00DA3C38"/>
    <w:rsid w:val="00DA3CD6"/>
    <w:rsid w:val="00DA3E49"/>
    <w:rsid w:val="00DA3F4A"/>
    <w:rsid w:val="00DA3F5F"/>
    <w:rsid w:val="00DA447E"/>
    <w:rsid w:val="00DA4825"/>
    <w:rsid w:val="00DA4970"/>
    <w:rsid w:val="00DA4975"/>
    <w:rsid w:val="00DA5209"/>
    <w:rsid w:val="00DA52F4"/>
    <w:rsid w:val="00DA5863"/>
    <w:rsid w:val="00DA5B2F"/>
    <w:rsid w:val="00DA5C3D"/>
    <w:rsid w:val="00DA6145"/>
    <w:rsid w:val="00DA628E"/>
    <w:rsid w:val="00DA6508"/>
    <w:rsid w:val="00DA6C8C"/>
    <w:rsid w:val="00DA6D32"/>
    <w:rsid w:val="00DA6D3E"/>
    <w:rsid w:val="00DA6ED3"/>
    <w:rsid w:val="00DA6EEA"/>
    <w:rsid w:val="00DA7256"/>
    <w:rsid w:val="00DA747B"/>
    <w:rsid w:val="00DA7D70"/>
    <w:rsid w:val="00DA7E53"/>
    <w:rsid w:val="00DA7F09"/>
    <w:rsid w:val="00DB00F6"/>
    <w:rsid w:val="00DB0683"/>
    <w:rsid w:val="00DB1206"/>
    <w:rsid w:val="00DB1438"/>
    <w:rsid w:val="00DB1469"/>
    <w:rsid w:val="00DB1A71"/>
    <w:rsid w:val="00DB1CEA"/>
    <w:rsid w:val="00DB1D50"/>
    <w:rsid w:val="00DB1DFC"/>
    <w:rsid w:val="00DB1E44"/>
    <w:rsid w:val="00DB1FEE"/>
    <w:rsid w:val="00DB2D29"/>
    <w:rsid w:val="00DB2E49"/>
    <w:rsid w:val="00DB2E5A"/>
    <w:rsid w:val="00DB2EF2"/>
    <w:rsid w:val="00DB36FB"/>
    <w:rsid w:val="00DB3946"/>
    <w:rsid w:val="00DB3DFB"/>
    <w:rsid w:val="00DB410C"/>
    <w:rsid w:val="00DB453B"/>
    <w:rsid w:val="00DB45AC"/>
    <w:rsid w:val="00DB4B53"/>
    <w:rsid w:val="00DB4B58"/>
    <w:rsid w:val="00DB4E32"/>
    <w:rsid w:val="00DB5029"/>
    <w:rsid w:val="00DB5126"/>
    <w:rsid w:val="00DB5406"/>
    <w:rsid w:val="00DB5418"/>
    <w:rsid w:val="00DB5B81"/>
    <w:rsid w:val="00DB5BF2"/>
    <w:rsid w:val="00DB5CDE"/>
    <w:rsid w:val="00DB6256"/>
    <w:rsid w:val="00DB638A"/>
    <w:rsid w:val="00DB63C4"/>
    <w:rsid w:val="00DB63EE"/>
    <w:rsid w:val="00DB64FF"/>
    <w:rsid w:val="00DB652A"/>
    <w:rsid w:val="00DB6725"/>
    <w:rsid w:val="00DB6870"/>
    <w:rsid w:val="00DB68C0"/>
    <w:rsid w:val="00DB6FF5"/>
    <w:rsid w:val="00DB702D"/>
    <w:rsid w:val="00DB739F"/>
    <w:rsid w:val="00DB7869"/>
    <w:rsid w:val="00DB7D16"/>
    <w:rsid w:val="00DC09B1"/>
    <w:rsid w:val="00DC0AD1"/>
    <w:rsid w:val="00DC0BB2"/>
    <w:rsid w:val="00DC0CF1"/>
    <w:rsid w:val="00DC0CFA"/>
    <w:rsid w:val="00DC13B6"/>
    <w:rsid w:val="00DC1744"/>
    <w:rsid w:val="00DC191B"/>
    <w:rsid w:val="00DC1FB8"/>
    <w:rsid w:val="00DC22C2"/>
    <w:rsid w:val="00DC2375"/>
    <w:rsid w:val="00DC23DF"/>
    <w:rsid w:val="00DC244E"/>
    <w:rsid w:val="00DC29BC"/>
    <w:rsid w:val="00DC31DF"/>
    <w:rsid w:val="00DC3400"/>
    <w:rsid w:val="00DC3CE6"/>
    <w:rsid w:val="00DC3D3A"/>
    <w:rsid w:val="00DC4F65"/>
    <w:rsid w:val="00DC5466"/>
    <w:rsid w:val="00DC559B"/>
    <w:rsid w:val="00DC56AB"/>
    <w:rsid w:val="00DC5718"/>
    <w:rsid w:val="00DC59B4"/>
    <w:rsid w:val="00DC6023"/>
    <w:rsid w:val="00DC6309"/>
    <w:rsid w:val="00DC644E"/>
    <w:rsid w:val="00DC6602"/>
    <w:rsid w:val="00DC67FB"/>
    <w:rsid w:val="00DC6A4C"/>
    <w:rsid w:val="00DC6E3E"/>
    <w:rsid w:val="00DC6E68"/>
    <w:rsid w:val="00DC6EF0"/>
    <w:rsid w:val="00DC707B"/>
    <w:rsid w:val="00DC721D"/>
    <w:rsid w:val="00DC7697"/>
    <w:rsid w:val="00DC7778"/>
    <w:rsid w:val="00DC7A37"/>
    <w:rsid w:val="00DC7BAB"/>
    <w:rsid w:val="00DD0761"/>
    <w:rsid w:val="00DD0853"/>
    <w:rsid w:val="00DD0915"/>
    <w:rsid w:val="00DD149A"/>
    <w:rsid w:val="00DD18CC"/>
    <w:rsid w:val="00DD1BB7"/>
    <w:rsid w:val="00DD1BD0"/>
    <w:rsid w:val="00DD1D55"/>
    <w:rsid w:val="00DD2008"/>
    <w:rsid w:val="00DD2C64"/>
    <w:rsid w:val="00DD2D52"/>
    <w:rsid w:val="00DD2D6D"/>
    <w:rsid w:val="00DD304E"/>
    <w:rsid w:val="00DD3094"/>
    <w:rsid w:val="00DD30E6"/>
    <w:rsid w:val="00DD34CD"/>
    <w:rsid w:val="00DD3693"/>
    <w:rsid w:val="00DD390F"/>
    <w:rsid w:val="00DD3C31"/>
    <w:rsid w:val="00DD410A"/>
    <w:rsid w:val="00DD41F4"/>
    <w:rsid w:val="00DD44B7"/>
    <w:rsid w:val="00DD4915"/>
    <w:rsid w:val="00DD4A32"/>
    <w:rsid w:val="00DD4D3B"/>
    <w:rsid w:val="00DD53CC"/>
    <w:rsid w:val="00DD54B9"/>
    <w:rsid w:val="00DD58E2"/>
    <w:rsid w:val="00DD592C"/>
    <w:rsid w:val="00DD600B"/>
    <w:rsid w:val="00DD6376"/>
    <w:rsid w:val="00DD66B6"/>
    <w:rsid w:val="00DD6805"/>
    <w:rsid w:val="00DD69D8"/>
    <w:rsid w:val="00DD6E02"/>
    <w:rsid w:val="00DD6F65"/>
    <w:rsid w:val="00DD6FE5"/>
    <w:rsid w:val="00DD76FE"/>
    <w:rsid w:val="00DE0097"/>
    <w:rsid w:val="00DE0191"/>
    <w:rsid w:val="00DE0285"/>
    <w:rsid w:val="00DE075A"/>
    <w:rsid w:val="00DE08D1"/>
    <w:rsid w:val="00DE0940"/>
    <w:rsid w:val="00DE0BF0"/>
    <w:rsid w:val="00DE0D03"/>
    <w:rsid w:val="00DE11C7"/>
    <w:rsid w:val="00DE14B2"/>
    <w:rsid w:val="00DE1C40"/>
    <w:rsid w:val="00DE2093"/>
    <w:rsid w:val="00DE24B7"/>
    <w:rsid w:val="00DE25CD"/>
    <w:rsid w:val="00DE2CA7"/>
    <w:rsid w:val="00DE2D4F"/>
    <w:rsid w:val="00DE37F4"/>
    <w:rsid w:val="00DE3999"/>
    <w:rsid w:val="00DE3CAF"/>
    <w:rsid w:val="00DE3DCA"/>
    <w:rsid w:val="00DE3EB2"/>
    <w:rsid w:val="00DE4422"/>
    <w:rsid w:val="00DE4510"/>
    <w:rsid w:val="00DE45FF"/>
    <w:rsid w:val="00DE537B"/>
    <w:rsid w:val="00DE5517"/>
    <w:rsid w:val="00DE577C"/>
    <w:rsid w:val="00DE5C23"/>
    <w:rsid w:val="00DE5CC5"/>
    <w:rsid w:val="00DE5E0D"/>
    <w:rsid w:val="00DE5E15"/>
    <w:rsid w:val="00DE5E4A"/>
    <w:rsid w:val="00DE6061"/>
    <w:rsid w:val="00DE61D0"/>
    <w:rsid w:val="00DE65A3"/>
    <w:rsid w:val="00DE6815"/>
    <w:rsid w:val="00DE68BC"/>
    <w:rsid w:val="00DE69AF"/>
    <w:rsid w:val="00DE6AAB"/>
    <w:rsid w:val="00DE6F78"/>
    <w:rsid w:val="00DE71FB"/>
    <w:rsid w:val="00DE7277"/>
    <w:rsid w:val="00DE780B"/>
    <w:rsid w:val="00DE7865"/>
    <w:rsid w:val="00DE7A15"/>
    <w:rsid w:val="00DE7B68"/>
    <w:rsid w:val="00DE7CEB"/>
    <w:rsid w:val="00DE7F64"/>
    <w:rsid w:val="00DF016F"/>
    <w:rsid w:val="00DF0275"/>
    <w:rsid w:val="00DF0951"/>
    <w:rsid w:val="00DF0A15"/>
    <w:rsid w:val="00DF0F0A"/>
    <w:rsid w:val="00DF15BA"/>
    <w:rsid w:val="00DF1D6F"/>
    <w:rsid w:val="00DF1D72"/>
    <w:rsid w:val="00DF2092"/>
    <w:rsid w:val="00DF29D1"/>
    <w:rsid w:val="00DF2A94"/>
    <w:rsid w:val="00DF39A2"/>
    <w:rsid w:val="00DF404C"/>
    <w:rsid w:val="00DF4086"/>
    <w:rsid w:val="00DF419E"/>
    <w:rsid w:val="00DF4709"/>
    <w:rsid w:val="00DF4760"/>
    <w:rsid w:val="00DF47BE"/>
    <w:rsid w:val="00DF48A6"/>
    <w:rsid w:val="00DF4971"/>
    <w:rsid w:val="00DF4C48"/>
    <w:rsid w:val="00DF4D93"/>
    <w:rsid w:val="00DF53BF"/>
    <w:rsid w:val="00DF598B"/>
    <w:rsid w:val="00DF5AC5"/>
    <w:rsid w:val="00DF6E69"/>
    <w:rsid w:val="00DF6F4E"/>
    <w:rsid w:val="00DF700E"/>
    <w:rsid w:val="00DF7318"/>
    <w:rsid w:val="00DF77DE"/>
    <w:rsid w:val="00DF7A45"/>
    <w:rsid w:val="00DF7B72"/>
    <w:rsid w:val="00DF7C30"/>
    <w:rsid w:val="00DF7F9E"/>
    <w:rsid w:val="00E0001F"/>
    <w:rsid w:val="00E00336"/>
    <w:rsid w:val="00E0088B"/>
    <w:rsid w:val="00E008B4"/>
    <w:rsid w:val="00E01286"/>
    <w:rsid w:val="00E0136A"/>
    <w:rsid w:val="00E01664"/>
    <w:rsid w:val="00E01727"/>
    <w:rsid w:val="00E01784"/>
    <w:rsid w:val="00E023FB"/>
    <w:rsid w:val="00E027CE"/>
    <w:rsid w:val="00E0285D"/>
    <w:rsid w:val="00E02B56"/>
    <w:rsid w:val="00E02F27"/>
    <w:rsid w:val="00E03069"/>
    <w:rsid w:val="00E0320C"/>
    <w:rsid w:val="00E03245"/>
    <w:rsid w:val="00E0326C"/>
    <w:rsid w:val="00E034F4"/>
    <w:rsid w:val="00E03512"/>
    <w:rsid w:val="00E03E4E"/>
    <w:rsid w:val="00E040C6"/>
    <w:rsid w:val="00E04459"/>
    <w:rsid w:val="00E0468C"/>
    <w:rsid w:val="00E04A74"/>
    <w:rsid w:val="00E04F49"/>
    <w:rsid w:val="00E04F8A"/>
    <w:rsid w:val="00E04FC2"/>
    <w:rsid w:val="00E04FE9"/>
    <w:rsid w:val="00E053C2"/>
    <w:rsid w:val="00E053DA"/>
    <w:rsid w:val="00E0576F"/>
    <w:rsid w:val="00E05AFD"/>
    <w:rsid w:val="00E05B61"/>
    <w:rsid w:val="00E05BA3"/>
    <w:rsid w:val="00E05E31"/>
    <w:rsid w:val="00E0602F"/>
    <w:rsid w:val="00E0621A"/>
    <w:rsid w:val="00E06532"/>
    <w:rsid w:val="00E06851"/>
    <w:rsid w:val="00E06861"/>
    <w:rsid w:val="00E06D4A"/>
    <w:rsid w:val="00E0712A"/>
    <w:rsid w:val="00E071D3"/>
    <w:rsid w:val="00E07475"/>
    <w:rsid w:val="00E1011B"/>
    <w:rsid w:val="00E102FD"/>
    <w:rsid w:val="00E10713"/>
    <w:rsid w:val="00E108E7"/>
    <w:rsid w:val="00E10BC2"/>
    <w:rsid w:val="00E10F46"/>
    <w:rsid w:val="00E10F5E"/>
    <w:rsid w:val="00E11453"/>
    <w:rsid w:val="00E11783"/>
    <w:rsid w:val="00E118E8"/>
    <w:rsid w:val="00E1195D"/>
    <w:rsid w:val="00E11F00"/>
    <w:rsid w:val="00E12094"/>
    <w:rsid w:val="00E124CA"/>
    <w:rsid w:val="00E1269E"/>
    <w:rsid w:val="00E12C11"/>
    <w:rsid w:val="00E136E0"/>
    <w:rsid w:val="00E13AA9"/>
    <w:rsid w:val="00E13BD8"/>
    <w:rsid w:val="00E13C6A"/>
    <w:rsid w:val="00E13EDC"/>
    <w:rsid w:val="00E1460D"/>
    <w:rsid w:val="00E14622"/>
    <w:rsid w:val="00E14A06"/>
    <w:rsid w:val="00E14ABF"/>
    <w:rsid w:val="00E150EC"/>
    <w:rsid w:val="00E159C5"/>
    <w:rsid w:val="00E15AEC"/>
    <w:rsid w:val="00E15C4C"/>
    <w:rsid w:val="00E164DC"/>
    <w:rsid w:val="00E167E8"/>
    <w:rsid w:val="00E16B32"/>
    <w:rsid w:val="00E16CAE"/>
    <w:rsid w:val="00E16D1E"/>
    <w:rsid w:val="00E16F0B"/>
    <w:rsid w:val="00E17057"/>
    <w:rsid w:val="00E17664"/>
    <w:rsid w:val="00E178E5"/>
    <w:rsid w:val="00E17B11"/>
    <w:rsid w:val="00E17D62"/>
    <w:rsid w:val="00E17F41"/>
    <w:rsid w:val="00E17FEF"/>
    <w:rsid w:val="00E200F6"/>
    <w:rsid w:val="00E204F6"/>
    <w:rsid w:val="00E20902"/>
    <w:rsid w:val="00E21241"/>
    <w:rsid w:val="00E212D0"/>
    <w:rsid w:val="00E2136A"/>
    <w:rsid w:val="00E21504"/>
    <w:rsid w:val="00E21731"/>
    <w:rsid w:val="00E2209F"/>
    <w:rsid w:val="00E22518"/>
    <w:rsid w:val="00E22640"/>
    <w:rsid w:val="00E226A8"/>
    <w:rsid w:val="00E22742"/>
    <w:rsid w:val="00E22804"/>
    <w:rsid w:val="00E22AFD"/>
    <w:rsid w:val="00E22B43"/>
    <w:rsid w:val="00E22E5A"/>
    <w:rsid w:val="00E23597"/>
    <w:rsid w:val="00E235F1"/>
    <w:rsid w:val="00E236E5"/>
    <w:rsid w:val="00E23874"/>
    <w:rsid w:val="00E24032"/>
    <w:rsid w:val="00E24364"/>
    <w:rsid w:val="00E24B14"/>
    <w:rsid w:val="00E24C39"/>
    <w:rsid w:val="00E24F5F"/>
    <w:rsid w:val="00E256BF"/>
    <w:rsid w:val="00E25C7E"/>
    <w:rsid w:val="00E2610F"/>
    <w:rsid w:val="00E2621F"/>
    <w:rsid w:val="00E262D7"/>
    <w:rsid w:val="00E262FE"/>
    <w:rsid w:val="00E2636C"/>
    <w:rsid w:val="00E26507"/>
    <w:rsid w:val="00E2696E"/>
    <w:rsid w:val="00E271E6"/>
    <w:rsid w:val="00E273E3"/>
    <w:rsid w:val="00E2744B"/>
    <w:rsid w:val="00E2766F"/>
    <w:rsid w:val="00E27A7F"/>
    <w:rsid w:val="00E27AEE"/>
    <w:rsid w:val="00E27F14"/>
    <w:rsid w:val="00E3019A"/>
    <w:rsid w:val="00E303A6"/>
    <w:rsid w:val="00E30890"/>
    <w:rsid w:val="00E30BF2"/>
    <w:rsid w:val="00E30E3C"/>
    <w:rsid w:val="00E30FE5"/>
    <w:rsid w:val="00E31597"/>
    <w:rsid w:val="00E315C9"/>
    <w:rsid w:val="00E319F1"/>
    <w:rsid w:val="00E31BE2"/>
    <w:rsid w:val="00E31E2E"/>
    <w:rsid w:val="00E31F3B"/>
    <w:rsid w:val="00E31FCA"/>
    <w:rsid w:val="00E321B3"/>
    <w:rsid w:val="00E322F4"/>
    <w:rsid w:val="00E32308"/>
    <w:rsid w:val="00E323A1"/>
    <w:rsid w:val="00E32714"/>
    <w:rsid w:val="00E327E4"/>
    <w:rsid w:val="00E32963"/>
    <w:rsid w:val="00E32D72"/>
    <w:rsid w:val="00E330F3"/>
    <w:rsid w:val="00E334B8"/>
    <w:rsid w:val="00E33954"/>
    <w:rsid w:val="00E33C09"/>
    <w:rsid w:val="00E33EF7"/>
    <w:rsid w:val="00E34049"/>
    <w:rsid w:val="00E340A2"/>
    <w:rsid w:val="00E341A2"/>
    <w:rsid w:val="00E34411"/>
    <w:rsid w:val="00E345EE"/>
    <w:rsid w:val="00E3481D"/>
    <w:rsid w:val="00E3488F"/>
    <w:rsid w:val="00E34900"/>
    <w:rsid w:val="00E35413"/>
    <w:rsid w:val="00E35960"/>
    <w:rsid w:val="00E35BF1"/>
    <w:rsid w:val="00E35D6C"/>
    <w:rsid w:val="00E35D86"/>
    <w:rsid w:val="00E36164"/>
    <w:rsid w:val="00E362BD"/>
    <w:rsid w:val="00E36DEB"/>
    <w:rsid w:val="00E36EF4"/>
    <w:rsid w:val="00E36F8B"/>
    <w:rsid w:val="00E3708B"/>
    <w:rsid w:val="00E37367"/>
    <w:rsid w:val="00E37A05"/>
    <w:rsid w:val="00E4019A"/>
    <w:rsid w:val="00E4021D"/>
    <w:rsid w:val="00E40514"/>
    <w:rsid w:val="00E408B3"/>
    <w:rsid w:val="00E409B8"/>
    <w:rsid w:val="00E40D51"/>
    <w:rsid w:val="00E412BA"/>
    <w:rsid w:val="00E41378"/>
    <w:rsid w:val="00E413F2"/>
    <w:rsid w:val="00E41402"/>
    <w:rsid w:val="00E419DC"/>
    <w:rsid w:val="00E41BC5"/>
    <w:rsid w:val="00E4207C"/>
    <w:rsid w:val="00E42339"/>
    <w:rsid w:val="00E42B5D"/>
    <w:rsid w:val="00E43BDD"/>
    <w:rsid w:val="00E43C77"/>
    <w:rsid w:val="00E43DA5"/>
    <w:rsid w:val="00E43FAC"/>
    <w:rsid w:val="00E442EB"/>
    <w:rsid w:val="00E44BD2"/>
    <w:rsid w:val="00E44C5F"/>
    <w:rsid w:val="00E44EC9"/>
    <w:rsid w:val="00E45161"/>
    <w:rsid w:val="00E45436"/>
    <w:rsid w:val="00E457D3"/>
    <w:rsid w:val="00E45C49"/>
    <w:rsid w:val="00E45EFE"/>
    <w:rsid w:val="00E45FE8"/>
    <w:rsid w:val="00E46062"/>
    <w:rsid w:val="00E46B6F"/>
    <w:rsid w:val="00E46C5A"/>
    <w:rsid w:val="00E46DF1"/>
    <w:rsid w:val="00E47119"/>
    <w:rsid w:val="00E4730E"/>
    <w:rsid w:val="00E47421"/>
    <w:rsid w:val="00E4786D"/>
    <w:rsid w:val="00E478A1"/>
    <w:rsid w:val="00E47DE9"/>
    <w:rsid w:val="00E502B3"/>
    <w:rsid w:val="00E504D3"/>
    <w:rsid w:val="00E50830"/>
    <w:rsid w:val="00E5099B"/>
    <w:rsid w:val="00E50C10"/>
    <w:rsid w:val="00E50F17"/>
    <w:rsid w:val="00E50FD4"/>
    <w:rsid w:val="00E51339"/>
    <w:rsid w:val="00E5137F"/>
    <w:rsid w:val="00E514E1"/>
    <w:rsid w:val="00E51533"/>
    <w:rsid w:val="00E51588"/>
    <w:rsid w:val="00E51F31"/>
    <w:rsid w:val="00E5205D"/>
    <w:rsid w:val="00E52141"/>
    <w:rsid w:val="00E5241F"/>
    <w:rsid w:val="00E52588"/>
    <w:rsid w:val="00E527E8"/>
    <w:rsid w:val="00E5310C"/>
    <w:rsid w:val="00E534F2"/>
    <w:rsid w:val="00E535DD"/>
    <w:rsid w:val="00E53AA9"/>
    <w:rsid w:val="00E53CB4"/>
    <w:rsid w:val="00E53EC8"/>
    <w:rsid w:val="00E53F16"/>
    <w:rsid w:val="00E54327"/>
    <w:rsid w:val="00E543A6"/>
    <w:rsid w:val="00E543C4"/>
    <w:rsid w:val="00E5471C"/>
    <w:rsid w:val="00E54BF1"/>
    <w:rsid w:val="00E54C16"/>
    <w:rsid w:val="00E55098"/>
    <w:rsid w:val="00E551DC"/>
    <w:rsid w:val="00E55273"/>
    <w:rsid w:val="00E5538C"/>
    <w:rsid w:val="00E554CB"/>
    <w:rsid w:val="00E5553D"/>
    <w:rsid w:val="00E55B8F"/>
    <w:rsid w:val="00E5621A"/>
    <w:rsid w:val="00E5623B"/>
    <w:rsid w:val="00E567C0"/>
    <w:rsid w:val="00E5680A"/>
    <w:rsid w:val="00E5689D"/>
    <w:rsid w:val="00E56903"/>
    <w:rsid w:val="00E5696F"/>
    <w:rsid w:val="00E56EE6"/>
    <w:rsid w:val="00E56EF9"/>
    <w:rsid w:val="00E5748B"/>
    <w:rsid w:val="00E57697"/>
    <w:rsid w:val="00E57A33"/>
    <w:rsid w:val="00E57C45"/>
    <w:rsid w:val="00E57CEA"/>
    <w:rsid w:val="00E600DC"/>
    <w:rsid w:val="00E601CC"/>
    <w:rsid w:val="00E6097C"/>
    <w:rsid w:val="00E60C5A"/>
    <w:rsid w:val="00E60D34"/>
    <w:rsid w:val="00E6151D"/>
    <w:rsid w:val="00E61A20"/>
    <w:rsid w:val="00E62247"/>
    <w:rsid w:val="00E6267F"/>
    <w:rsid w:val="00E62774"/>
    <w:rsid w:val="00E62D2B"/>
    <w:rsid w:val="00E62E30"/>
    <w:rsid w:val="00E63231"/>
    <w:rsid w:val="00E635CE"/>
    <w:rsid w:val="00E63AFB"/>
    <w:rsid w:val="00E642DF"/>
    <w:rsid w:val="00E64332"/>
    <w:rsid w:val="00E646D0"/>
    <w:rsid w:val="00E6496A"/>
    <w:rsid w:val="00E64C7F"/>
    <w:rsid w:val="00E64F24"/>
    <w:rsid w:val="00E65340"/>
    <w:rsid w:val="00E6550C"/>
    <w:rsid w:val="00E656FA"/>
    <w:rsid w:val="00E6577E"/>
    <w:rsid w:val="00E65A0E"/>
    <w:rsid w:val="00E660DD"/>
    <w:rsid w:val="00E66124"/>
    <w:rsid w:val="00E661AC"/>
    <w:rsid w:val="00E6640B"/>
    <w:rsid w:val="00E669B3"/>
    <w:rsid w:val="00E671B6"/>
    <w:rsid w:val="00E6752D"/>
    <w:rsid w:val="00E675A1"/>
    <w:rsid w:val="00E67839"/>
    <w:rsid w:val="00E6794B"/>
    <w:rsid w:val="00E679FC"/>
    <w:rsid w:val="00E67D9E"/>
    <w:rsid w:val="00E701DC"/>
    <w:rsid w:val="00E70353"/>
    <w:rsid w:val="00E70BDA"/>
    <w:rsid w:val="00E70C23"/>
    <w:rsid w:val="00E7106E"/>
    <w:rsid w:val="00E710B7"/>
    <w:rsid w:val="00E71336"/>
    <w:rsid w:val="00E71665"/>
    <w:rsid w:val="00E717F2"/>
    <w:rsid w:val="00E71A5F"/>
    <w:rsid w:val="00E71C20"/>
    <w:rsid w:val="00E71ED1"/>
    <w:rsid w:val="00E7214A"/>
    <w:rsid w:val="00E72218"/>
    <w:rsid w:val="00E72250"/>
    <w:rsid w:val="00E72380"/>
    <w:rsid w:val="00E72503"/>
    <w:rsid w:val="00E72CD0"/>
    <w:rsid w:val="00E72D4F"/>
    <w:rsid w:val="00E72FA1"/>
    <w:rsid w:val="00E72FD4"/>
    <w:rsid w:val="00E72FFB"/>
    <w:rsid w:val="00E73365"/>
    <w:rsid w:val="00E74177"/>
    <w:rsid w:val="00E74191"/>
    <w:rsid w:val="00E74797"/>
    <w:rsid w:val="00E749C5"/>
    <w:rsid w:val="00E74B04"/>
    <w:rsid w:val="00E74B57"/>
    <w:rsid w:val="00E74B8F"/>
    <w:rsid w:val="00E7582B"/>
    <w:rsid w:val="00E75CB5"/>
    <w:rsid w:val="00E75E9F"/>
    <w:rsid w:val="00E76542"/>
    <w:rsid w:val="00E76C4D"/>
    <w:rsid w:val="00E76D41"/>
    <w:rsid w:val="00E76F1B"/>
    <w:rsid w:val="00E7708F"/>
    <w:rsid w:val="00E7732F"/>
    <w:rsid w:val="00E77768"/>
    <w:rsid w:val="00E77DDF"/>
    <w:rsid w:val="00E807DC"/>
    <w:rsid w:val="00E80A3E"/>
    <w:rsid w:val="00E80AC5"/>
    <w:rsid w:val="00E80B6C"/>
    <w:rsid w:val="00E80BEB"/>
    <w:rsid w:val="00E80CC1"/>
    <w:rsid w:val="00E80F11"/>
    <w:rsid w:val="00E810D8"/>
    <w:rsid w:val="00E8121A"/>
    <w:rsid w:val="00E81599"/>
    <w:rsid w:val="00E817F4"/>
    <w:rsid w:val="00E8239D"/>
    <w:rsid w:val="00E82642"/>
    <w:rsid w:val="00E82756"/>
    <w:rsid w:val="00E82DF9"/>
    <w:rsid w:val="00E82E7B"/>
    <w:rsid w:val="00E833C6"/>
    <w:rsid w:val="00E836D1"/>
    <w:rsid w:val="00E836E7"/>
    <w:rsid w:val="00E83AAC"/>
    <w:rsid w:val="00E83EA6"/>
    <w:rsid w:val="00E8407C"/>
    <w:rsid w:val="00E847DC"/>
    <w:rsid w:val="00E84978"/>
    <w:rsid w:val="00E84AFA"/>
    <w:rsid w:val="00E84AFD"/>
    <w:rsid w:val="00E84CD5"/>
    <w:rsid w:val="00E84F16"/>
    <w:rsid w:val="00E850FB"/>
    <w:rsid w:val="00E85366"/>
    <w:rsid w:val="00E85591"/>
    <w:rsid w:val="00E8596D"/>
    <w:rsid w:val="00E86283"/>
    <w:rsid w:val="00E86A39"/>
    <w:rsid w:val="00E86B3A"/>
    <w:rsid w:val="00E86D18"/>
    <w:rsid w:val="00E86F51"/>
    <w:rsid w:val="00E87294"/>
    <w:rsid w:val="00E872CE"/>
    <w:rsid w:val="00E87B06"/>
    <w:rsid w:val="00E90347"/>
    <w:rsid w:val="00E90413"/>
    <w:rsid w:val="00E90595"/>
    <w:rsid w:val="00E90974"/>
    <w:rsid w:val="00E91139"/>
    <w:rsid w:val="00E91264"/>
    <w:rsid w:val="00E91339"/>
    <w:rsid w:val="00E9190A"/>
    <w:rsid w:val="00E9194B"/>
    <w:rsid w:val="00E91B95"/>
    <w:rsid w:val="00E91F60"/>
    <w:rsid w:val="00E920E8"/>
    <w:rsid w:val="00E9261B"/>
    <w:rsid w:val="00E926B3"/>
    <w:rsid w:val="00E92ABB"/>
    <w:rsid w:val="00E9343A"/>
    <w:rsid w:val="00E935CF"/>
    <w:rsid w:val="00E935FF"/>
    <w:rsid w:val="00E93BD2"/>
    <w:rsid w:val="00E94006"/>
    <w:rsid w:val="00E949A7"/>
    <w:rsid w:val="00E950D4"/>
    <w:rsid w:val="00E951C8"/>
    <w:rsid w:val="00E9529F"/>
    <w:rsid w:val="00E957C5"/>
    <w:rsid w:val="00E95C70"/>
    <w:rsid w:val="00E95E9A"/>
    <w:rsid w:val="00E960A5"/>
    <w:rsid w:val="00E962F7"/>
    <w:rsid w:val="00E9675C"/>
    <w:rsid w:val="00E968A4"/>
    <w:rsid w:val="00E96A4A"/>
    <w:rsid w:val="00E96B79"/>
    <w:rsid w:val="00E97654"/>
    <w:rsid w:val="00E97A4D"/>
    <w:rsid w:val="00E97DB8"/>
    <w:rsid w:val="00EA001A"/>
    <w:rsid w:val="00EA0402"/>
    <w:rsid w:val="00EA08ED"/>
    <w:rsid w:val="00EA0DDB"/>
    <w:rsid w:val="00EA1008"/>
    <w:rsid w:val="00EA13E3"/>
    <w:rsid w:val="00EA1704"/>
    <w:rsid w:val="00EA19F2"/>
    <w:rsid w:val="00EA1C5A"/>
    <w:rsid w:val="00EA1DA0"/>
    <w:rsid w:val="00EA22AA"/>
    <w:rsid w:val="00EA2347"/>
    <w:rsid w:val="00EA27AE"/>
    <w:rsid w:val="00EA2E19"/>
    <w:rsid w:val="00EA2E4F"/>
    <w:rsid w:val="00EA3016"/>
    <w:rsid w:val="00EA31D8"/>
    <w:rsid w:val="00EA3643"/>
    <w:rsid w:val="00EA3889"/>
    <w:rsid w:val="00EA3934"/>
    <w:rsid w:val="00EA3969"/>
    <w:rsid w:val="00EA3DEE"/>
    <w:rsid w:val="00EA3F2E"/>
    <w:rsid w:val="00EA3FD3"/>
    <w:rsid w:val="00EA49F6"/>
    <w:rsid w:val="00EA5179"/>
    <w:rsid w:val="00EA52D4"/>
    <w:rsid w:val="00EA55D3"/>
    <w:rsid w:val="00EA57DD"/>
    <w:rsid w:val="00EA692A"/>
    <w:rsid w:val="00EA6993"/>
    <w:rsid w:val="00EA69FE"/>
    <w:rsid w:val="00EA71B6"/>
    <w:rsid w:val="00EA789F"/>
    <w:rsid w:val="00EA7F9B"/>
    <w:rsid w:val="00EB020F"/>
    <w:rsid w:val="00EB02EF"/>
    <w:rsid w:val="00EB04EE"/>
    <w:rsid w:val="00EB0687"/>
    <w:rsid w:val="00EB0CFE"/>
    <w:rsid w:val="00EB0E63"/>
    <w:rsid w:val="00EB0EC7"/>
    <w:rsid w:val="00EB1831"/>
    <w:rsid w:val="00EB1C1E"/>
    <w:rsid w:val="00EB216A"/>
    <w:rsid w:val="00EB2365"/>
    <w:rsid w:val="00EB2607"/>
    <w:rsid w:val="00EB3D8D"/>
    <w:rsid w:val="00EB403A"/>
    <w:rsid w:val="00EB406F"/>
    <w:rsid w:val="00EB48D6"/>
    <w:rsid w:val="00EB49D3"/>
    <w:rsid w:val="00EB5035"/>
    <w:rsid w:val="00EB5720"/>
    <w:rsid w:val="00EB57A9"/>
    <w:rsid w:val="00EB5A98"/>
    <w:rsid w:val="00EB5EC2"/>
    <w:rsid w:val="00EB622E"/>
    <w:rsid w:val="00EB6C4F"/>
    <w:rsid w:val="00EB6CAC"/>
    <w:rsid w:val="00EB6DDF"/>
    <w:rsid w:val="00EB6F44"/>
    <w:rsid w:val="00EB77E8"/>
    <w:rsid w:val="00EB79D8"/>
    <w:rsid w:val="00EB7AE7"/>
    <w:rsid w:val="00EB7AEA"/>
    <w:rsid w:val="00EC095D"/>
    <w:rsid w:val="00EC0BA8"/>
    <w:rsid w:val="00EC0D20"/>
    <w:rsid w:val="00EC0E53"/>
    <w:rsid w:val="00EC113D"/>
    <w:rsid w:val="00EC1240"/>
    <w:rsid w:val="00EC1394"/>
    <w:rsid w:val="00EC1557"/>
    <w:rsid w:val="00EC1592"/>
    <w:rsid w:val="00EC1BC0"/>
    <w:rsid w:val="00EC1E11"/>
    <w:rsid w:val="00EC2265"/>
    <w:rsid w:val="00EC226F"/>
    <w:rsid w:val="00EC23C9"/>
    <w:rsid w:val="00EC2911"/>
    <w:rsid w:val="00EC2B3C"/>
    <w:rsid w:val="00EC2CA0"/>
    <w:rsid w:val="00EC2F69"/>
    <w:rsid w:val="00EC30A3"/>
    <w:rsid w:val="00EC37D8"/>
    <w:rsid w:val="00EC38FC"/>
    <w:rsid w:val="00EC3B85"/>
    <w:rsid w:val="00EC3CC2"/>
    <w:rsid w:val="00EC4881"/>
    <w:rsid w:val="00EC4C16"/>
    <w:rsid w:val="00EC4CDF"/>
    <w:rsid w:val="00EC4F59"/>
    <w:rsid w:val="00EC506B"/>
    <w:rsid w:val="00EC52EB"/>
    <w:rsid w:val="00EC53DB"/>
    <w:rsid w:val="00EC57FB"/>
    <w:rsid w:val="00EC58A3"/>
    <w:rsid w:val="00EC5A52"/>
    <w:rsid w:val="00EC5BE4"/>
    <w:rsid w:val="00EC5C2A"/>
    <w:rsid w:val="00EC5D04"/>
    <w:rsid w:val="00EC5D96"/>
    <w:rsid w:val="00EC6039"/>
    <w:rsid w:val="00EC60DF"/>
    <w:rsid w:val="00EC615B"/>
    <w:rsid w:val="00EC6398"/>
    <w:rsid w:val="00EC667F"/>
    <w:rsid w:val="00EC6A36"/>
    <w:rsid w:val="00EC79A5"/>
    <w:rsid w:val="00EC7C65"/>
    <w:rsid w:val="00EC7FE3"/>
    <w:rsid w:val="00ED027F"/>
    <w:rsid w:val="00ED0381"/>
    <w:rsid w:val="00ED03F8"/>
    <w:rsid w:val="00ED0D2E"/>
    <w:rsid w:val="00ED0DC5"/>
    <w:rsid w:val="00ED0F25"/>
    <w:rsid w:val="00ED13E4"/>
    <w:rsid w:val="00ED148E"/>
    <w:rsid w:val="00ED18E9"/>
    <w:rsid w:val="00ED19AE"/>
    <w:rsid w:val="00ED1AD0"/>
    <w:rsid w:val="00ED1EE8"/>
    <w:rsid w:val="00ED202B"/>
    <w:rsid w:val="00ED279E"/>
    <w:rsid w:val="00ED293C"/>
    <w:rsid w:val="00ED2A74"/>
    <w:rsid w:val="00ED2BA5"/>
    <w:rsid w:val="00ED30A3"/>
    <w:rsid w:val="00ED315D"/>
    <w:rsid w:val="00ED3212"/>
    <w:rsid w:val="00ED3A94"/>
    <w:rsid w:val="00ED3BD9"/>
    <w:rsid w:val="00ED3E0D"/>
    <w:rsid w:val="00ED3E9F"/>
    <w:rsid w:val="00ED3FB8"/>
    <w:rsid w:val="00ED440C"/>
    <w:rsid w:val="00ED49A9"/>
    <w:rsid w:val="00ED4BAD"/>
    <w:rsid w:val="00ED566B"/>
    <w:rsid w:val="00ED5901"/>
    <w:rsid w:val="00ED5BBF"/>
    <w:rsid w:val="00ED5BF5"/>
    <w:rsid w:val="00ED5D17"/>
    <w:rsid w:val="00ED5D55"/>
    <w:rsid w:val="00ED5ED9"/>
    <w:rsid w:val="00ED6547"/>
    <w:rsid w:val="00ED68FA"/>
    <w:rsid w:val="00ED6AD5"/>
    <w:rsid w:val="00ED7087"/>
    <w:rsid w:val="00ED74AB"/>
    <w:rsid w:val="00ED75FF"/>
    <w:rsid w:val="00ED7696"/>
    <w:rsid w:val="00ED7909"/>
    <w:rsid w:val="00ED7AA1"/>
    <w:rsid w:val="00ED7B99"/>
    <w:rsid w:val="00EE0128"/>
    <w:rsid w:val="00EE0163"/>
    <w:rsid w:val="00EE046E"/>
    <w:rsid w:val="00EE0967"/>
    <w:rsid w:val="00EE09C2"/>
    <w:rsid w:val="00EE0D01"/>
    <w:rsid w:val="00EE0D82"/>
    <w:rsid w:val="00EE1601"/>
    <w:rsid w:val="00EE1637"/>
    <w:rsid w:val="00EE1767"/>
    <w:rsid w:val="00EE183C"/>
    <w:rsid w:val="00EE1A29"/>
    <w:rsid w:val="00EE1B4A"/>
    <w:rsid w:val="00EE230D"/>
    <w:rsid w:val="00EE26D4"/>
    <w:rsid w:val="00EE274D"/>
    <w:rsid w:val="00EE283E"/>
    <w:rsid w:val="00EE291B"/>
    <w:rsid w:val="00EE2A57"/>
    <w:rsid w:val="00EE2BC4"/>
    <w:rsid w:val="00EE2FDD"/>
    <w:rsid w:val="00EE33FD"/>
    <w:rsid w:val="00EE376B"/>
    <w:rsid w:val="00EE41B6"/>
    <w:rsid w:val="00EE4478"/>
    <w:rsid w:val="00EE4502"/>
    <w:rsid w:val="00EE45A4"/>
    <w:rsid w:val="00EE46DB"/>
    <w:rsid w:val="00EE4A81"/>
    <w:rsid w:val="00EE4B47"/>
    <w:rsid w:val="00EE4BD0"/>
    <w:rsid w:val="00EE4E12"/>
    <w:rsid w:val="00EE56A4"/>
    <w:rsid w:val="00EE58D8"/>
    <w:rsid w:val="00EE5E1B"/>
    <w:rsid w:val="00EE64F5"/>
    <w:rsid w:val="00EE6747"/>
    <w:rsid w:val="00EE697A"/>
    <w:rsid w:val="00EE6A52"/>
    <w:rsid w:val="00EE6AEC"/>
    <w:rsid w:val="00EE7416"/>
    <w:rsid w:val="00EE782B"/>
    <w:rsid w:val="00EE785E"/>
    <w:rsid w:val="00EF000B"/>
    <w:rsid w:val="00EF0156"/>
    <w:rsid w:val="00EF043D"/>
    <w:rsid w:val="00EF0C25"/>
    <w:rsid w:val="00EF0DBC"/>
    <w:rsid w:val="00EF16EF"/>
    <w:rsid w:val="00EF1C7A"/>
    <w:rsid w:val="00EF1CB7"/>
    <w:rsid w:val="00EF1CC0"/>
    <w:rsid w:val="00EF1DDC"/>
    <w:rsid w:val="00EF2358"/>
    <w:rsid w:val="00EF2468"/>
    <w:rsid w:val="00EF2CFC"/>
    <w:rsid w:val="00EF36ED"/>
    <w:rsid w:val="00EF3734"/>
    <w:rsid w:val="00EF376D"/>
    <w:rsid w:val="00EF3C0A"/>
    <w:rsid w:val="00EF3F0B"/>
    <w:rsid w:val="00EF4432"/>
    <w:rsid w:val="00EF4C42"/>
    <w:rsid w:val="00EF5558"/>
    <w:rsid w:val="00EF560A"/>
    <w:rsid w:val="00EF5FB5"/>
    <w:rsid w:val="00EF613D"/>
    <w:rsid w:val="00EF6198"/>
    <w:rsid w:val="00EF61DE"/>
    <w:rsid w:val="00EF64BE"/>
    <w:rsid w:val="00EF6581"/>
    <w:rsid w:val="00EF67C5"/>
    <w:rsid w:val="00EF6B82"/>
    <w:rsid w:val="00EF6C1F"/>
    <w:rsid w:val="00EF6DA7"/>
    <w:rsid w:val="00EF6F39"/>
    <w:rsid w:val="00EF79E1"/>
    <w:rsid w:val="00EF7BCB"/>
    <w:rsid w:val="00EF7DF4"/>
    <w:rsid w:val="00EF7E41"/>
    <w:rsid w:val="00EF7EA2"/>
    <w:rsid w:val="00F0027C"/>
    <w:rsid w:val="00F004A9"/>
    <w:rsid w:val="00F00671"/>
    <w:rsid w:val="00F00937"/>
    <w:rsid w:val="00F009D6"/>
    <w:rsid w:val="00F00E9F"/>
    <w:rsid w:val="00F01423"/>
    <w:rsid w:val="00F01CC3"/>
    <w:rsid w:val="00F02214"/>
    <w:rsid w:val="00F0267F"/>
    <w:rsid w:val="00F02A5C"/>
    <w:rsid w:val="00F02A7D"/>
    <w:rsid w:val="00F02B96"/>
    <w:rsid w:val="00F02C3B"/>
    <w:rsid w:val="00F02D4C"/>
    <w:rsid w:val="00F02D64"/>
    <w:rsid w:val="00F031C0"/>
    <w:rsid w:val="00F031FC"/>
    <w:rsid w:val="00F0329F"/>
    <w:rsid w:val="00F03613"/>
    <w:rsid w:val="00F036D3"/>
    <w:rsid w:val="00F036EC"/>
    <w:rsid w:val="00F038BC"/>
    <w:rsid w:val="00F039EF"/>
    <w:rsid w:val="00F03BA7"/>
    <w:rsid w:val="00F03F3F"/>
    <w:rsid w:val="00F04B7F"/>
    <w:rsid w:val="00F04CC9"/>
    <w:rsid w:val="00F04D8E"/>
    <w:rsid w:val="00F04EB9"/>
    <w:rsid w:val="00F05B01"/>
    <w:rsid w:val="00F05E71"/>
    <w:rsid w:val="00F06165"/>
    <w:rsid w:val="00F06380"/>
    <w:rsid w:val="00F065A1"/>
    <w:rsid w:val="00F067E8"/>
    <w:rsid w:val="00F06CCD"/>
    <w:rsid w:val="00F070C8"/>
    <w:rsid w:val="00F07125"/>
    <w:rsid w:val="00F0734C"/>
    <w:rsid w:val="00F07399"/>
    <w:rsid w:val="00F073CC"/>
    <w:rsid w:val="00F07435"/>
    <w:rsid w:val="00F0763E"/>
    <w:rsid w:val="00F076BD"/>
    <w:rsid w:val="00F07779"/>
    <w:rsid w:val="00F077FA"/>
    <w:rsid w:val="00F07972"/>
    <w:rsid w:val="00F07D68"/>
    <w:rsid w:val="00F07F29"/>
    <w:rsid w:val="00F10016"/>
    <w:rsid w:val="00F10428"/>
    <w:rsid w:val="00F104DE"/>
    <w:rsid w:val="00F1059F"/>
    <w:rsid w:val="00F10644"/>
    <w:rsid w:val="00F107F5"/>
    <w:rsid w:val="00F10AB7"/>
    <w:rsid w:val="00F11091"/>
    <w:rsid w:val="00F1114C"/>
    <w:rsid w:val="00F11485"/>
    <w:rsid w:val="00F115F5"/>
    <w:rsid w:val="00F11952"/>
    <w:rsid w:val="00F11A73"/>
    <w:rsid w:val="00F11A80"/>
    <w:rsid w:val="00F11DCD"/>
    <w:rsid w:val="00F1200C"/>
    <w:rsid w:val="00F12031"/>
    <w:rsid w:val="00F120E8"/>
    <w:rsid w:val="00F12226"/>
    <w:rsid w:val="00F12245"/>
    <w:rsid w:val="00F12356"/>
    <w:rsid w:val="00F1243A"/>
    <w:rsid w:val="00F1280E"/>
    <w:rsid w:val="00F12836"/>
    <w:rsid w:val="00F129C4"/>
    <w:rsid w:val="00F12DBD"/>
    <w:rsid w:val="00F13379"/>
    <w:rsid w:val="00F133B4"/>
    <w:rsid w:val="00F133BD"/>
    <w:rsid w:val="00F13A92"/>
    <w:rsid w:val="00F13C67"/>
    <w:rsid w:val="00F13E23"/>
    <w:rsid w:val="00F14611"/>
    <w:rsid w:val="00F14A46"/>
    <w:rsid w:val="00F14F5E"/>
    <w:rsid w:val="00F14FC9"/>
    <w:rsid w:val="00F15232"/>
    <w:rsid w:val="00F1540F"/>
    <w:rsid w:val="00F15525"/>
    <w:rsid w:val="00F15A2D"/>
    <w:rsid w:val="00F15A57"/>
    <w:rsid w:val="00F15CA7"/>
    <w:rsid w:val="00F15CBA"/>
    <w:rsid w:val="00F15EEA"/>
    <w:rsid w:val="00F15FAD"/>
    <w:rsid w:val="00F15FCC"/>
    <w:rsid w:val="00F15FDA"/>
    <w:rsid w:val="00F1678C"/>
    <w:rsid w:val="00F16CAF"/>
    <w:rsid w:val="00F16E30"/>
    <w:rsid w:val="00F17105"/>
    <w:rsid w:val="00F17141"/>
    <w:rsid w:val="00F17147"/>
    <w:rsid w:val="00F17243"/>
    <w:rsid w:val="00F17501"/>
    <w:rsid w:val="00F17BF4"/>
    <w:rsid w:val="00F17D91"/>
    <w:rsid w:val="00F201ED"/>
    <w:rsid w:val="00F204BC"/>
    <w:rsid w:val="00F205B4"/>
    <w:rsid w:val="00F2065C"/>
    <w:rsid w:val="00F20CD2"/>
    <w:rsid w:val="00F21248"/>
    <w:rsid w:val="00F213B4"/>
    <w:rsid w:val="00F2144A"/>
    <w:rsid w:val="00F21657"/>
    <w:rsid w:val="00F216B0"/>
    <w:rsid w:val="00F2226C"/>
    <w:rsid w:val="00F222D5"/>
    <w:rsid w:val="00F2250F"/>
    <w:rsid w:val="00F22543"/>
    <w:rsid w:val="00F2270B"/>
    <w:rsid w:val="00F2293F"/>
    <w:rsid w:val="00F22AC3"/>
    <w:rsid w:val="00F22E40"/>
    <w:rsid w:val="00F22E7C"/>
    <w:rsid w:val="00F24051"/>
    <w:rsid w:val="00F24AD4"/>
    <w:rsid w:val="00F25064"/>
    <w:rsid w:val="00F251D7"/>
    <w:rsid w:val="00F251F5"/>
    <w:rsid w:val="00F254A1"/>
    <w:rsid w:val="00F2585F"/>
    <w:rsid w:val="00F25B64"/>
    <w:rsid w:val="00F25C81"/>
    <w:rsid w:val="00F25ECA"/>
    <w:rsid w:val="00F2605E"/>
    <w:rsid w:val="00F26083"/>
    <w:rsid w:val="00F265D2"/>
    <w:rsid w:val="00F26CCF"/>
    <w:rsid w:val="00F26D8F"/>
    <w:rsid w:val="00F26E19"/>
    <w:rsid w:val="00F27787"/>
    <w:rsid w:val="00F27C20"/>
    <w:rsid w:val="00F27C34"/>
    <w:rsid w:val="00F27CD0"/>
    <w:rsid w:val="00F27D54"/>
    <w:rsid w:val="00F300A9"/>
    <w:rsid w:val="00F300D3"/>
    <w:rsid w:val="00F301D6"/>
    <w:rsid w:val="00F30E16"/>
    <w:rsid w:val="00F317F0"/>
    <w:rsid w:val="00F31962"/>
    <w:rsid w:val="00F31EE2"/>
    <w:rsid w:val="00F31F8B"/>
    <w:rsid w:val="00F31F9A"/>
    <w:rsid w:val="00F3212B"/>
    <w:rsid w:val="00F32194"/>
    <w:rsid w:val="00F32631"/>
    <w:rsid w:val="00F3267A"/>
    <w:rsid w:val="00F327B4"/>
    <w:rsid w:val="00F3292C"/>
    <w:rsid w:val="00F32AC7"/>
    <w:rsid w:val="00F32F9F"/>
    <w:rsid w:val="00F331B1"/>
    <w:rsid w:val="00F3343E"/>
    <w:rsid w:val="00F33A11"/>
    <w:rsid w:val="00F33DBF"/>
    <w:rsid w:val="00F33E22"/>
    <w:rsid w:val="00F3410E"/>
    <w:rsid w:val="00F3415B"/>
    <w:rsid w:val="00F3418F"/>
    <w:rsid w:val="00F34792"/>
    <w:rsid w:val="00F34DB3"/>
    <w:rsid w:val="00F35469"/>
    <w:rsid w:val="00F3546B"/>
    <w:rsid w:val="00F354E4"/>
    <w:rsid w:val="00F3608E"/>
    <w:rsid w:val="00F36090"/>
    <w:rsid w:val="00F36379"/>
    <w:rsid w:val="00F36545"/>
    <w:rsid w:val="00F36801"/>
    <w:rsid w:val="00F3719B"/>
    <w:rsid w:val="00F37501"/>
    <w:rsid w:val="00F3758D"/>
    <w:rsid w:val="00F37606"/>
    <w:rsid w:val="00F3787B"/>
    <w:rsid w:val="00F378E4"/>
    <w:rsid w:val="00F37C03"/>
    <w:rsid w:val="00F40013"/>
    <w:rsid w:val="00F40156"/>
    <w:rsid w:val="00F402C4"/>
    <w:rsid w:val="00F4094C"/>
    <w:rsid w:val="00F40BCA"/>
    <w:rsid w:val="00F4101D"/>
    <w:rsid w:val="00F41199"/>
    <w:rsid w:val="00F41291"/>
    <w:rsid w:val="00F412ED"/>
    <w:rsid w:val="00F41336"/>
    <w:rsid w:val="00F41A8A"/>
    <w:rsid w:val="00F42157"/>
    <w:rsid w:val="00F4227A"/>
    <w:rsid w:val="00F422C8"/>
    <w:rsid w:val="00F4268F"/>
    <w:rsid w:val="00F42EDB"/>
    <w:rsid w:val="00F42EEF"/>
    <w:rsid w:val="00F430FC"/>
    <w:rsid w:val="00F43607"/>
    <w:rsid w:val="00F43680"/>
    <w:rsid w:val="00F43B46"/>
    <w:rsid w:val="00F43F3E"/>
    <w:rsid w:val="00F44036"/>
    <w:rsid w:val="00F44043"/>
    <w:rsid w:val="00F44168"/>
    <w:rsid w:val="00F44360"/>
    <w:rsid w:val="00F44699"/>
    <w:rsid w:val="00F447E3"/>
    <w:rsid w:val="00F44D66"/>
    <w:rsid w:val="00F450F8"/>
    <w:rsid w:val="00F45259"/>
    <w:rsid w:val="00F456A8"/>
    <w:rsid w:val="00F45707"/>
    <w:rsid w:val="00F45789"/>
    <w:rsid w:val="00F45822"/>
    <w:rsid w:val="00F45BE5"/>
    <w:rsid w:val="00F45C11"/>
    <w:rsid w:val="00F45EF0"/>
    <w:rsid w:val="00F45F00"/>
    <w:rsid w:val="00F46167"/>
    <w:rsid w:val="00F464A5"/>
    <w:rsid w:val="00F46A68"/>
    <w:rsid w:val="00F46C4E"/>
    <w:rsid w:val="00F46D1F"/>
    <w:rsid w:val="00F46EA2"/>
    <w:rsid w:val="00F46F38"/>
    <w:rsid w:val="00F46F4F"/>
    <w:rsid w:val="00F475B5"/>
    <w:rsid w:val="00F47A42"/>
    <w:rsid w:val="00F47F3D"/>
    <w:rsid w:val="00F50244"/>
    <w:rsid w:val="00F50524"/>
    <w:rsid w:val="00F508B4"/>
    <w:rsid w:val="00F50C74"/>
    <w:rsid w:val="00F50D89"/>
    <w:rsid w:val="00F51358"/>
    <w:rsid w:val="00F51380"/>
    <w:rsid w:val="00F51387"/>
    <w:rsid w:val="00F513D1"/>
    <w:rsid w:val="00F514D5"/>
    <w:rsid w:val="00F51539"/>
    <w:rsid w:val="00F51B6F"/>
    <w:rsid w:val="00F51B79"/>
    <w:rsid w:val="00F51C57"/>
    <w:rsid w:val="00F51E66"/>
    <w:rsid w:val="00F52154"/>
    <w:rsid w:val="00F5219F"/>
    <w:rsid w:val="00F52927"/>
    <w:rsid w:val="00F529EE"/>
    <w:rsid w:val="00F52D9A"/>
    <w:rsid w:val="00F53277"/>
    <w:rsid w:val="00F53374"/>
    <w:rsid w:val="00F5360A"/>
    <w:rsid w:val="00F537CA"/>
    <w:rsid w:val="00F53A04"/>
    <w:rsid w:val="00F544BA"/>
    <w:rsid w:val="00F546B6"/>
    <w:rsid w:val="00F5494C"/>
    <w:rsid w:val="00F54C38"/>
    <w:rsid w:val="00F54FB1"/>
    <w:rsid w:val="00F553D7"/>
    <w:rsid w:val="00F55653"/>
    <w:rsid w:val="00F557A9"/>
    <w:rsid w:val="00F56532"/>
    <w:rsid w:val="00F567C8"/>
    <w:rsid w:val="00F56866"/>
    <w:rsid w:val="00F56931"/>
    <w:rsid w:val="00F56A82"/>
    <w:rsid w:val="00F5743D"/>
    <w:rsid w:val="00F57D91"/>
    <w:rsid w:val="00F60311"/>
    <w:rsid w:val="00F60650"/>
    <w:rsid w:val="00F60843"/>
    <w:rsid w:val="00F60A37"/>
    <w:rsid w:val="00F60B46"/>
    <w:rsid w:val="00F60EB0"/>
    <w:rsid w:val="00F6100D"/>
    <w:rsid w:val="00F61026"/>
    <w:rsid w:val="00F61198"/>
    <w:rsid w:val="00F61569"/>
    <w:rsid w:val="00F616D6"/>
    <w:rsid w:val="00F6176A"/>
    <w:rsid w:val="00F619A2"/>
    <w:rsid w:val="00F61C4F"/>
    <w:rsid w:val="00F61CCA"/>
    <w:rsid w:val="00F61D18"/>
    <w:rsid w:val="00F62306"/>
    <w:rsid w:val="00F62314"/>
    <w:rsid w:val="00F62440"/>
    <w:rsid w:val="00F62613"/>
    <w:rsid w:val="00F62855"/>
    <w:rsid w:val="00F62CDA"/>
    <w:rsid w:val="00F63067"/>
    <w:rsid w:val="00F631A8"/>
    <w:rsid w:val="00F6334C"/>
    <w:rsid w:val="00F63A27"/>
    <w:rsid w:val="00F63B4F"/>
    <w:rsid w:val="00F63CA5"/>
    <w:rsid w:val="00F63D70"/>
    <w:rsid w:val="00F63F2E"/>
    <w:rsid w:val="00F64150"/>
    <w:rsid w:val="00F642B6"/>
    <w:rsid w:val="00F644A3"/>
    <w:rsid w:val="00F64789"/>
    <w:rsid w:val="00F64AA4"/>
    <w:rsid w:val="00F64C2B"/>
    <w:rsid w:val="00F64F33"/>
    <w:rsid w:val="00F6534A"/>
    <w:rsid w:val="00F65404"/>
    <w:rsid w:val="00F65B23"/>
    <w:rsid w:val="00F65B9C"/>
    <w:rsid w:val="00F65C6C"/>
    <w:rsid w:val="00F66095"/>
    <w:rsid w:val="00F664D9"/>
    <w:rsid w:val="00F66555"/>
    <w:rsid w:val="00F66613"/>
    <w:rsid w:val="00F67093"/>
    <w:rsid w:val="00F67470"/>
    <w:rsid w:val="00F6782E"/>
    <w:rsid w:val="00F67C70"/>
    <w:rsid w:val="00F67D2D"/>
    <w:rsid w:val="00F67EF8"/>
    <w:rsid w:val="00F67F01"/>
    <w:rsid w:val="00F67F7A"/>
    <w:rsid w:val="00F7057D"/>
    <w:rsid w:val="00F707A6"/>
    <w:rsid w:val="00F70A51"/>
    <w:rsid w:val="00F70D42"/>
    <w:rsid w:val="00F711F5"/>
    <w:rsid w:val="00F71667"/>
    <w:rsid w:val="00F7166C"/>
    <w:rsid w:val="00F717D4"/>
    <w:rsid w:val="00F71882"/>
    <w:rsid w:val="00F718A3"/>
    <w:rsid w:val="00F71AED"/>
    <w:rsid w:val="00F72355"/>
    <w:rsid w:val="00F727E7"/>
    <w:rsid w:val="00F72999"/>
    <w:rsid w:val="00F729C5"/>
    <w:rsid w:val="00F72B0C"/>
    <w:rsid w:val="00F72F73"/>
    <w:rsid w:val="00F73652"/>
    <w:rsid w:val="00F736A3"/>
    <w:rsid w:val="00F73A30"/>
    <w:rsid w:val="00F74382"/>
    <w:rsid w:val="00F74460"/>
    <w:rsid w:val="00F74728"/>
    <w:rsid w:val="00F747FD"/>
    <w:rsid w:val="00F74DEE"/>
    <w:rsid w:val="00F74FE9"/>
    <w:rsid w:val="00F752CC"/>
    <w:rsid w:val="00F75351"/>
    <w:rsid w:val="00F7550F"/>
    <w:rsid w:val="00F7591C"/>
    <w:rsid w:val="00F75A5C"/>
    <w:rsid w:val="00F75BF0"/>
    <w:rsid w:val="00F75C0A"/>
    <w:rsid w:val="00F75E85"/>
    <w:rsid w:val="00F75F7F"/>
    <w:rsid w:val="00F76257"/>
    <w:rsid w:val="00F76433"/>
    <w:rsid w:val="00F76929"/>
    <w:rsid w:val="00F76A0E"/>
    <w:rsid w:val="00F76A74"/>
    <w:rsid w:val="00F76B89"/>
    <w:rsid w:val="00F76BC7"/>
    <w:rsid w:val="00F76D7D"/>
    <w:rsid w:val="00F7750B"/>
    <w:rsid w:val="00F77A5A"/>
    <w:rsid w:val="00F77BEC"/>
    <w:rsid w:val="00F77EAD"/>
    <w:rsid w:val="00F77EFE"/>
    <w:rsid w:val="00F77F3D"/>
    <w:rsid w:val="00F80315"/>
    <w:rsid w:val="00F803A8"/>
    <w:rsid w:val="00F80627"/>
    <w:rsid w:val="00F80CD0"/>
    <w:rsid w:val="00F80EA1"/>
    <w:rsid w:val="00F8137C"/>
    <w:rsid w:val="00F81562"/>
    <w:rsid w:val="00F81584"/>
    <w:rsid w:val="00F8189B"/>
    <w:rsid w:val="00F819FA"/>
    <w:rsid w:val="00F81B48"/>
    <w:rsid w:val="00F81BB7"/>
    <w:rsid w:val="00F81CAF"/>
    <w:rsid w:val="00F81E4B"/>
    <w:rsid w:val="00F81FBB"/>
    <w:rsid w:val="00F82460"/>
    <w:rsid w:val="00F8284E"/>
    <w:rsid w:val="00F82DFE"/>
    <w:rsid w:val="00F82E4A"/>
    <w:rsid w:val="00F83294"/>
    <w:rsid w:val="00F835A4"/>
    <w:rsid w:val="00F83ACD"/>
    <w:rsid w:val="00F83D35"/>
    <w:rsid w:val="00F83F4D"/>
    <w:rsid w:val="00F84730"/>
    <w:rsid w:val="00F847B4"/>
    <w:rsid w:val="00F84F78"/>
    <w:rsid w:val="00F85296"/>
    <w:rsid w:val="00F85456"/>
    <w:rsid w:val="00F85645"/>
    <w:rsid w:val="00F85751"/>
    <w:rsid w:val="00F85B53"/>
    <w:rsid w:val="00F86085"/>
    <w:rsid w:val="00F860F2"/>
    <w:rsid w:val="00F8692C"/>
    <w:rsid w:val="00F86B78"/>
    <w:rsid w:val="00F86C17"/>
    <w:rsid w:val="00F86D6B"/>
    <w:rsid w:val="00F86F9C"/>
    <w:rsid w:val="00F86FAE"/>
    <w:rsid w:val="00F870CA"/>
    <w:rsid w:val="00F87A6B"/>
    <w:rsid w:val="00F87AC3"/>
    <w:rsid w:val="00F87C8F"/>
    <w:rsid w:val="00F87EC2"/>
    <w:rsid w:val="00F90209"/>
    <w:rsid w:val="00F90ED9"/>
    <w:rsid w:val="00F91200"/>
    <w:rsid w:val="00F9120E"/>
    <w:rsid w:val="00F913B1"/>
    <w:rsid w:val="00F914F2"/>
    <w:rsid w:val="00F9158D"/>
    <w:rsid w:val="00F91846"/>
    <w:rsid w:val="00F91B2B"/>
    <w:rsid w:val="00F91B36"/>
    <w:rsid w:val="00F91B78"/>
    <w:rsid w:val="00F91BB0"/>
    <w:rsid w:val="00F91D1F"/>
    <w:rsid w:val="00F91DA9"/>
    <w:rsid w:val="00F921B2"/>
    <w:rsid w:val="00F9256A"/>
    <w:rsid w:val="00F927D6"/>
    <w:rsid w:val="00F927E7"/>
    <w:rsid w:val="00F92870"/>
    <w:rsid w:val="00F93062"/>
    <w:rsid w:val="00F93117"/>
    <w:rsid w:val="00F93206"/>
    <w:rsid w:val="00F93286"/>
    <w:rsid w:val="00F939D1"/>
    <w:rsid w:val="00F94739"/>
    <w:rsid w:val="00F94894"/>
    <w:rsid w:val="00F94D8F"/>
    <w:rsid w:val="00F94DAD"/>
    <w:rsid w:val="00F94DB6"/>
    <w:rsid w:val="00F953AF"/>
    <w:rsid w:val="00F9547A"/>
    <w:rsid w:val="00F95999"/>
    <w:rsid w:val="00F95A04"/>
    <w:rsid w:val="00F95B5F"/>
    <w:rsid w:val="00F95DDF"/>
    <w:rsid w:val="00F95E40"/>
    <w:rsid w:val="00F95EB6"/>
    <w:rsid w:val="00F95F8A"/>
    <w:rsid w:val="00F960DB"/>
    <w:rsid w:val="00F96568"/>
    <w:rsid w:val="00F9670F"/>
    <w:rsid w:val="00F967F3"/>
    <w:rsid w:val="00F96C20"/>
    <w:rsid w:val="00F97386"/>
    <w:rsid w:val="00F978A5"/>
    <w:rsid w:val="00F97992"/>
    <w:rsid w:val="00F97CDB"/>
    <w:rsid w:val="00F97D7F"/>
    <w:rsid w:val="00F97EF3"/>
    <w:rsid w:val="00FA0037"/>
    <w:rsid w:val="00FA087D"/>
    <w:rsid w:val="00FA0AAF"/>
    <w:rsid w:val="00FA0EEB"/>
    <w:rsid w:val="00FA1022"/>
    <w:rsid w:val="00FA1AF5"/>
    <w:rsid w:val="00FA1C16"/>
    <w:rsid w:val="00FA2042"/>
    <w:rsid w:val="00FA2997"/>
    <w:rsid w:val="00FA2BFD"/>
    <w:rsid w:val="00FA30BC"/>
    <w:rsid w:val="00FA3467"/>
    <w:rsid w:val="00FA35BC"/>
    <w:rsid w:val="00FA3D82"/>
    <w:rsid w:val="00FA4160"/>
    <w:rsid w:val="00FA4335"/>
    <w:rsid w:val="00FA4505"/>
    <w:rsid w:val="00FA4625"/>
    <w:rsid w:val="00FA4B15"/>
    <w:rsid w:val="00FA4FDF"/>
    <w:rsid w:val="00FA5DA6"/>
    <w:rsid w:val="00FA5F8F"/>
    <w:rsid w:val="00FA6397"/>
    <w:rsid w:val="00FA63C5"/>
    <w:rsid w:val="00FA69D8"/>
    <w:rsid w:val="00FA6EAA"/>
    <w:rsid w:val="00FA7267"/>
    <w:rsid w:val="00FA7561"/>
    <w:rsid w:val="00FA768F"/>
    <w:rsid w:val="00FA7A2C"/>
    <w:rsid w:val="00FA7B7E"/>
    <w:rsid w:val="00FA7FA2"/>
    <w:rsid w:val="00FB0505"/>
    <w:rsid w:val="00FB07AF"/>
    <w:rsid w:val="00FB0B1B"/>
    <w:rsid w:val="00FB125B"/>
    <w:rsid w:val="00FB19B9"/>
    <w:rsid w:val="00FB1DA9"/>
    <w:rsid w:val="00FB1F4B"/>
    <w:rsid w:val="00FB2545"/>
    <w:rsid w:val="00FB27CB"/>
    <w:rsid w:val="00FB29A7"/>
    <w:rsid w:val="00FB326D"/>
    <w:rsid w:val="00FB3BBE"/>
    <w:rsid w:val="00FB3ECD"/>
    <w:rsid w:val="00FB4546"/>
    <w:rsid w:val="00FB4852"/>
    <w:rsid w:val="00FB4924"/>
    <w:rsid w:val="00FB4BA7"/>
    <w:rsid w:val="00FB4D45"/>
    <w:rsid w:val="00FB4D5D"/>
    <w:rsid w:val="00FB5077"/>
    <w:rsid w:val="00FB54E0"/>
    <w:rsid w:val="00FB595D"/>
    <w:rsid w:val="00FB5AE6"/>
    <w:rsid w:val="00FB5C83"/>
    <w:rsid w:val="00FB5F4B"/>
    <w:rsid w:val="00FB6199"/>
    <w:rsid w:val="00FB627F"/>
    <w:rsid w:val="00FB6297"/>
    <w:rsid w:val="00FB6617"/>
    <w:rsid w:val="00FB6A12"/>
    <w:rsid w:val="00FB6A52"/>
    <w:rsid w:val="00FB7065"/>
    <w:rsid w:val="00FB7390"/>
    <w:rsid w:val="00FB751B"/>
    <w:rsid w:val="00FB7876"/>
    <w:rsid w:val="00FB78F8"/>
    <w:rsid w:val="00FB7973"/>
    <w:rsid w:val="00FB7BED"/>
    <w:rsid w:val="00FC024C"/>
    <w:rsid w:val="00FC07FB"/>
    <w:rsid w:val="00FC09FD"/>
    <w:rsid w:val="00FC0DB3"/>
    <w:rsid w:val="00FC1004"/>
    <w:rsid w:val="00FC13BC"/>
    <w:rsid w:val="00FC17B5"/>
    <w:rsid w:val="00FC1B08"/>
    <w:rsid w:val="00FC1F90"/>
    <w:rsid w:val="00FC2A67"/>
    <w:rsid w:val="00FC2DDB"/>
    <w:rsid w:val="00FC2E4B"/>
    <w:rsid w:val="00FC311E"/>
    <w:rsid w:val="00FC31A3"/>
    <w:rsid w:val="00FC38AC"/>
    <w:rsid w:val="00FC3B22"/>
    <w:rsid w:val="00FC3CD6"/>
    <w:rsid w:val="00FC5003"/>
    <w:rsid w:val="00FC5540"/>
    <w:rsid w:val="00FC57C0"/>
    <w:rsid w:val="00FC5D35"/>
    <w:rsid w:val="00FC5F99"/>
    <w:rsid w:val="00FC61FF"/>
    <w:rsid w:val="00FC6578"/>
    <w:rsid w:val="00FC6661"/>
    <w:rsid w:val="00FC698E"/>
    <w:rsid w:val="00FC6EE1"/>
    <w:rsid w:val="00FC6FB2"/>
    <w:rsid w:val="00FC715B"/>
    <w:rsid w:val="00FC7594"/>
    <w:rsid w:val="00FC7644"/>
    <w:rsid w:val="00FC766A"/>
    <w:rsid w:val="00FC7CA8"/>
    <w:rsid w:val="00FD0314"/>
    <w:rsid w:val="00FD03BA"/>
    <w:rsid w:val="00FD073D"/>
    <w:rsid w:val="00FD08E3"/>
    <w:rsid w:val="00FD0943"/>
    <w:rsid w:val="00FD0C85"/>
    <w:rsid w:val="00FD0F9D"/>
    <w:rsid w:val="00FD1061"/>
    <w:rsid w:val="00FD1DB2"/>
    <w:rsid w:val="00FD2301"/>
    <w:rsid w:val="00FD240F"/>
    <w:rsid w:val="00FD250F"/>
    <w:rsid w:val="00FD28B9"/>
    <w:rsid w:val="00FD2924"/>
    <w:rsid w:val="00FD2EA7"/>
    <w:rsid w:val="00FD304F"/>
    <w:rsid w:val="00FD3737"/>
    <w:rsid w:val="00FD37E5"/>
    <w:rsid w:val="00FD3827"/>
    <w:rsid w:val="00FD38E6"/>
    <w:rsid w:val="00FD3C46"/>
    <w:rsid w:val="00FD3E39"/>
    <w:rsid w:val="00FD3E9C"/>
    <w:rsid w:val="00FD40AC"/>
    <w:rsid w:val="00FD41FA"/>
    <w:rsid w:val="00FD475A"/>
    <w:rsid w:val="00FD4AFF"/>
    <w:rsid w:val="00FD4B40"/>
    <w:rsid w:val="00FD4D59"/>
    <w:rsid w:val="00FD4E0B"/>
    <w:rsid w:val="00FD5453"/>
    <w:rsid w:val="00FD5649"/>
    <w:rsid w:val="00FD5DEB"/>
    <w:rsid w:val="00FD5E85"/>
    <w:rsid w:val="00FD6780"/>
    <w:rsid w:val="00FD789D"/>
    <w:rsid w:val="00FD7922"/>
    <w:rsid w:val="00FD7940"/>
    <w:rsid w:val="00FD79FE"/>
    <w:rsid w:val="00FD7C2C"/>
    <w:rsid w:val="00FD7F51"/>
    <w:rsid w:val="00FE0380"/>
    <w:rsid w:val="00FE0488"/>
    <w:rsid w:val="00FE04E9"/>
    <w:rsid w:val="00FE0DCF"/>
    <w:rsid w:val="00FE0F05"/>
    <w:rsid w:val="00FE101F"/>
    <w:rsid w:val="00FE1054"/>
    <w:rsid w:val="00FE1483"/>
    <w:rsid w:val="00FE19B3"/>
    <w:rsid w:val="00FE1C2B"/>
    <w:rsid w:val="00FE2EF4"/>
    <w:rsid w:val="00FE3426"/>
    <w:rsid w:val="00FE3427"/>
    <w:rsid w:val="00FE3DEE"/>
    <w:rsid w:val="00FE45B3"/>
    <w:rsid w:val="00FE4853"/>
    <w:rsid w:val="00FE4914"/>
    <w:rsid w:val="00FE4D33"/>
    <w:rsid w:val="00FE4E45"/>
    <w:rsid w:val="00FE4FCD"/>
    <w:rsid w:val="00FE51DA"/>
    <w:rsid w:val="00FE54C1"/>
    <w:rsid w:val="00FE5788"/>
    <w:rsid w:val="00FE5AD2"/>
    <w:rsid w:val="00FE5C82"/>
    <w:rsid w:val="00FE5D12"/>
    <w:rsid w:val="00FE5DB5"/>
    <w:rsid w:val="00FE6A69"/>
    <w:rsid w:val="00FE6DBB"/>
    <w:rsid w:val="00FE7179"/>
    <w:rsid w:val="00FE72D8"/>
    <w:rsid w:val="00FE72F8"/>
    <w:rsid w:val="00FE777E"/>
    <w:rsid w:val="00FE77B9"/>
    <w:rsid w:val="00FE79C4"/>
    <w:rsid w:val="00FE7BB7"/>
    <w:rsid w:val="00FF025E"/>
    <w:rsid w:val="00FF0344"/>
    <w:rsid w:val="00FF08D8"/>
    <w:rsid w:val="00FF0BEF"/>
    <w:rsid w:val="00FF10A3"/>
    <w:rsid w:val="00FF16ED"/>
    <w:rsid w:val="00FF17EF"/>
    <w:rsid w:val="00FF1931"/>
    <w:rsid w:val="00FF1B5E"/>
    <w:rsid w:val="00FF1C72"/>
    <w:rsid w:val="00FF1ED5"/>
    <w:rsid w:val="00FF3025"/>
    <w:rsid w:val="00FF3093"/>
    <w:rsid w:val="00FF30ED"/>
    <w:rsid w:val="00FF3367"/>
    <w:rsid w:val="00FF33F7"/>
    <w:rsid w:val="00FF36A3"/>
    <w:rsid w:val="00FF37FB"/>
    <w:rsid w:val="00FF385C"/>
    <w:rsid w:val="00FF3E4D"/>
    <w:rsid w:val="00FF433E"/>
    <w:rsid w:val="00FF43C3"/>
    <w:rsid w:val="00FF43F1"/>
    <w:rsid w:val="00FF44D1"/>
    <w:rsid w:val="00FF48B1"/>
    <w:rsid w:val="00FF4C36"/>
    <w:rsid w:val="00FF4CAC"/>
    <w:rsid w:val="00FF5198"/>
    <w:rsid w:val="00FF56EA"/>
    <w:rsid w:val="00FF5C01"/>
    <w:rsid w:val="00FF624A"/>
    <w:rsid w:val="00FF6488"/>
    <w:rsid w:val="00FF68BE"/>
    <w:rsid w:val="00FF697F"/>
    <w:rsid w:val="00FF6DEB"/>
    <w:rsid w:val="00FF72FF"/>
    <w:rsid w:val="00FF75A1"/>
    <w:rsid w:val="00FF796B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6F1A03"/>
    <w:rPr>
      <w:sz w:val="24"/>
      <w:lang w:val="en-AU" w:eastAsia="en-US"/>
    </w:rPr>
  </w:style>
  <w:style w:type="paragraph" w:styleId="Naslov1">
    <w:name w:val="heading 1"/>
    <w:basedOn w:val="Normal"/>
    <w:next w:val="Normal"/>
    <w:qFormat/>
    <w:pPr>
      <w:keepNext/>
      <w:ind w:left="5040"/>
      <w:outlineLvl w:val="0"/>
    </w:pPr>
    <w:rPr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-uvlaka2">
    <w:name w:val="Body Text Indent 2"/>
    <w:aliases w:val="  uvlaka 2"/>
    <w:basedOn w:val="Normal"/>
    <w:pPr>
      <w:ind w:firstLine="720"/>
    </w:pPr>
    <w:rPr>
      <w:lang w:val="hr-HR"/>
    </w:rPr>
  </w:style>
  <w:style w:type="paragraph" w:styleId="Tijeloteksta-uvlaka3">
    <w:name w:val="Body Text Indent 3"/>
    <w:aliases w:val=" uvlaka 3"/>
    <w:basedOn w:val="Normal"/>
    <w:pPr>
      <w:ind w:left="1440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sz w:val="28"/>
      <w:lang w:val="hr-HR"/>
    </w:rPr>
  </w:style>
  <w:style w:type="paragraph" w:styleId="Tekstbalonia">
    <w:name w:val="Balloon Text"/>
    <w:basedOn w:val="Normal"/>
    <w:semiHidden/>
    <w:rsid w:val="00166273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B04E5D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9052F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B40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403A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403A"/>
    <w:rPr>
      <w:rFonts w:ascii="Arial" w:hAnsi="Arial" w:cs="Arial"/>
      <w:b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403A"/>
    <w:rPr>
      <w:rFonts w:ascii="Arial" w:hAnsi="Arial" w:cs="Arial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403A"/>
    <w:rPr>
      <w:rFonts w:ascii="Arial" w:hAnsi="Arial" w:cs="Arial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1A03"/>
    <w:rPr>
      <w:sz w:val="24"/>
      <w:lang w:eastAsia="en-US" w:val="en-AU"/>
    </w:rPr>
  </w:style>
  <w:style w:styleId="Naslov1" w:type="paragraph">
    <w:name w:val="heading 1"/>
    <w:basedOn w:val="Normal"/>
    <w:next w:val="Normal"/>
    <w:qFormat/>
    <w:pPr>
      <w:keepNext/>
      <w:ind w:left="5040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firstLine="720"/>
    </w:pPr>
    <w:rPr>
      <w:lang w:val="hr-HR"/>
    </w:rPr>
  </w:style>
  <w:style w:styleId="Tijeloteksta-uvlaka3" w:type="paragraph">
    <w:name w:val="Body Text Indent 3"/>
    <w:aliases w:val=" uvlaka 3"/>
    <w:basedOn w:val="Normal"/>
    <w:pPr>
      <w:ind w:left="1440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sz w:val="28"/>
      <w:lang w:val="hr-HR"/>
    </w:rPr>
  </w:style>
  <w:style w:styleId="Tekstbalonia" w:type="paragraph">
    <w:name w:val="Balloon Text"/>
    <w:basedOn w:val="Normal"/>
    <w:semiHidden/>
    <w:rsid w:val="0016627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B04E5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052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03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03A"/>
    <w:rPr>
      <w:rFonts w:ascii="Arial" w:cs="Arial" w:hAnsi="Arial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03A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03A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5437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342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1527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3659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250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058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56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2914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travnja 2024.</izvorni_sadrzaj>
    <derivirana_varijabla naziv="DomainObject.PlaniraniZavrsetakDatum_1">16. travnja 2024.</derivirana_varijabla>
  </DomainObject.PlaniraniZavrsetakDatum>
  <DomainObject.PlaniraniPocetakDatum>
    <izvorni_sadrzaj>16. travnja 2024.</izvorni_sadrzaj>
    <derivirana_varijabla naziv="DomainObject.PlaniraniPocetakDatum_1">16. travnja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09:13</izvorni_sadrzaj>
    <derivirana_varijabla naziv="DomainObject.PlaniraniZavrsetakVrijeme_1">09:13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travnja 2024.</izvorni_sadrzaj>
    <derivirana_varijabla naziv="DomainObject.Zapisnik.DatumKreiranja_1">16.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Sp-29/2016-30</izvorni_sadrzaj>
    <derivirana_varijabla naziv="DomainObject.Zapisnik.Oznaka_1">Sp-29/2016-30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2017.</izvorni_sadrzaj>
    <derivirana_varijabla naziv="DomainObject.Predmet.DatumRjesavanja_1">14.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Sp-29/2016</izvorni_sadrzaj>
    <derivirana_varijabla naziv="DomainObject.Predmet.OznakaBroj_1">Sp-29/2016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Kovačević</izvorni_sadrzaj>
    <derivirana_varijabla naziv="DomainObject.Predmet.StrankaFormated_1">  Ivan Kovačević</derivirana_varijabla>
  </DomainObject.Predmet.StrankaFormated>
  <DomainObject.Predmet.StrankaFormatedOIB>
    <izvorni_sadrzaj>  Ivan Kovačević, OIB 66102366177</izvorni_sadrzaj>
    <derivirana_varijabla naziv="DomainObject.Predmet.StrankaFormatedOIB_1">  Ivan Kovačević, OIB 66102366177</derivirana_varijabla>
  </DomainObject.Predmet.StrankaFormatedOIB>
  <DomainObject.Predmet.StrankaFormatedWithAdress>
    <izvorni_sadrzaj> Ivan Kovačević, Zeleno Polje 9, 31000 Osijek</izvorni_sadrzaj>
    <derivirana_varijabla naziv="DomainObject.Predmet.StrankaFormatedWithAdress_1"> Ivan Kovačević, Zeleno Polje 9, 31000 Osijek</derivirana_varijabla>
  </DomainObject.Predmet.StrankaFormatedWithAdress>
  <DomainObject.Predmet.StrankaFormatedWithAdressOIB>
    <izvorni_sadrzaj> Ivan Kovačević, OIB 66102366177, Zeleno Polje 9, 31000 Osijek</izvorni_sadrzaj>
    <derivirana_varijabla naziv="DomainObject.Predmet.StrankaFormatedWithAdressOIB_1"> Ivan Kovačević, OIB 66102366177, Zeleno Polje 9, 31000 Osijek</derivirana_varijabla>
  </DomainObject.Predmet.StrankaFormatedWithAdressOIB>
  <DomainObject.Predmet.StrankaWithAdress>
    <izvorni_sadrzaj>Ivan Kovačević Zeleno Polje 9,31000 Osijek</izvorni_sadrzaj>
    <derivirana_varijabla naziv="DomainObject.Predmet.StrankaWithAdress_1">Ivan Kovačević Zeleno Polje 9,31000 Osijek</derivirana_varijabla>
  </DomainObject.Predmet.StrankaWithAdress>
  <DomainObject.Predmet.StrankaWithAdressOIB>
    <izvorni_sadrzaj>Ivan Kovačević, OIB 66102366177, Zeleno Polje 9,31000 Osijek</izvorni_sadrzaj>
    <derivirana_varijabla naziv="DomainObject.Predmet.StrankaWithAdressOIB_1">Ivan Kovačević, OIB 66102366177, Zeleno Polje 9,31000 Osijek</derivirana_varijabla>
  </DomainObject.Predmet.StrankaWithAdressOIB>
  <DomainObject.Predmet.StrankaNazivFormated>
    <izvorni_sadrzaj>Ivan Kovačević</izvorni_sadrzaj>
    <derivirana_varijabla naziv="DomainObject.Predmet.StrankaNazivFormated_1">Ivan Kovačević</derivirana_varijabla>
  </DomainObject.Predmet.StrankaNazivFormated>
  <DomainObject.Predmet.StrankaNazivFormatedOIB>
    <izvorni_sadrzaj>Ivan Kovačević, OIB 66102366177</izvorni_sadrzaj>
    <derivirana_varijabla naziv="DomainObject.Predmet.StrankaNazivFormatedOIB_1">Ivan Kovačević, OIB 66102366177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Knez</izvorni_sadrzaj>
    <derivirana_varijabla naziv="DomainObject.Predmet.Zapisnicar_1">Marija Knez</derivirana_varijabla>
  </DomainObject.Predmet.Zapisnicar>
  <DomainObject.Predmet.StrankaListFormated>
    <izvorni_sadrzaj>
      <item>Ivan Kovačević</item>
    </izvorni_sadrzaj>
    <derivirana_varijabla naziv="DomainObject.Predmet.StrankaListFormated_1">
      <item>Ivan Kovačević</item>
    </derivirana_varijabla>
  </DomainObject.Predmet.StrankaListFormated>
  <DomainObject.Predmet.StrankaListFormatedOIB>
    <izvorni_sadrzaj>
      <item>Ivan Kovačević, OIB 66102366177</item>
    </izvorni_sadrzaj>
    <derivirana_varijabla naziv="DomainObject.Predmet.StrankaListFormatedOIB_1">
      <item>Ivan Kovačević, OIB 66102366177</item>
    </derivirana_varijabla>
  </DomainObject.Predmet.StrankaListFormatedOIB>
  <DomainObject.Predmet.StrankaListFormatedWithAdress>
    <izvorni_sadrzaj>
      <item>Ivan Kovačević, Zeleno Polje 9, 31000 Osijek</item>
    </izvorni_sadrzaj>
    <derivirana_varijabla naziv="DomainObject.Predmet.StrankaListFormatedWithAdress_1">
      <item>Ivan Kovačević, Zeleno Polje 9, 31000 Osijek</item>
    </derivirana_varijabla>
  </DomainObject.Predmet.StrankaListFormatedWithAdress>
  <DomainObject.Predmet.StrankaListFormatedWithAdressOIB>
    <izvorni_sadrzaj>
      <item>Ivan Kovačević, OIB 66102366177, Zeleno Polje 9, 31000 Osijek</item>
    </izvorni_sadrzaj>
    <derivirana_varijabla naziv="DomainObject.Predmet.StrankaListFormatedWithAdressOIB_1">
      <item>Ivan Kovačević, OIB 66102366177, Zeleno Polje 9, 31000 Osijek</item>
    </derivirana_varijabla>
  </DomainObject.Predmet.StrankaListFormatedWithAdressOIB>
  <DomainObject.Predmet.StrankaListNazivFormated>
    <izvorni_sadrzaj>
      <item>Ivan Kovačević</item>
    </izvorni_sadrzaj>
    <derivirana_varijabla naziv="DomainObject.Predmet.StrankaListNazivFormated_1">
      <item>Ivan Kovačević</item>
    </derivirana_varijabla>
  </DomainObject.Predmet.StrankaListNazivFormated>
  <DomainObject.Predmet.StrankaListNazivFormatedOIB>
    <izvorni_sadrzaj>
      <item>Ivan Kovačević, OIB 66102366177</item>
    </izvorni_sadrzaj>
    <derivirana_varijabla naziv="DomainObject.Predmet.StrankaListNazivFormatedOIB_1">
      <item>Ivan Kovačević, OIB 66102366177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KAPITAL d.o.o.</item>
      <item>UNIVERZAL d.o.o. ZA KOMUNALNE DJELATNOSTI</item>
      <item>ZLATNO ŽITO d.o.o.</item>
      <item>VODOVOD-OSIJEK d.o.o.</item>
      <item>VIPnet d.o.o.</item>
      <item>Hrvatska poštanska banka, d.d.</item>
      <item>FINA ZAGREB</item>
      <item>Stečajni upravitelj Stjepan Rakarec</item>
    </izvorni_sadrzaj>
    <derivirana_varijabla naziv="DomainObject.Predmet.OstaliListFormated_1">
      <item>B2 KAPITAL d.o.o.</item>
      <item>UNIVERZAL d.o.o. ZA KOMUNALNE DJELATNOSTI</item>
      <item>ZLATNO ŽITO d.o.o.</item>
      <item>VODOVOD-OSIJEK d.o.o.</item>
      <item>VIPnet d.o.o.</item>
      <item>Hrvatska poštanska banka, d.d.</item>
      <item>FINA ZAGREB</item>
      <item>Stečajni upravitelj Stjepan Rakarec</item>
    </derivirana_varijabla>
  </DomainObject.Predmet.OstaliListFormated>
  <DomainObject.Predmet.OstaliListFormatedOIB>
    <izvorni_sadrzaj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Hrvatska poštanska banka, d.d., OIB 87939104217</item>
      <item>FINA ZAGREB, OIB 85821130368</item>
      <item>Stečajni upravitelj Stjepan Rakarec</item>
    </izvorni_sadrzaj>
    <derivirana_varijabla naziv="DomainObject.Predmet.OstaliListFormatedOIB_1"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Hrvatska poštanska banka, d.d., OIB 87939104217</item>
      <item>FINA ZAGREB, OIB 85821130368</item>
      <item>Stečajni upravitelj Stjepan Rakarec</item>
    </derivirana_varijabla>
  </DomainObject.Predmet.OstaliListFormatedOIB>
  <DomainObject.Predmet.OstaliListFormatedWithAdress>
    <izvorni_sadrzaj>
      <item>B2 KAPITAL d.o.o., Radnička cesta 41, 10000 Zagreb</item>
      <item>UNIVERZAL d.o.o. ZA KOMUNALNE DJELATNOSTI, Vladimira Nazora 68, 31400 Đakovo</item>
      <item>ZLATNO ŽITO d.o.o., Stanka Lehote 7a, 31400 Budrovci</item>
      <item>VODOVOD-OSIJEK d.o.o., Poljski put 1, 31000 Osijek</item>
      <item>VIPnet d.o.o., Vrtni put 1, 10000 Zagreb</item>
      <item>Hrvatska poštanska banka, d.d., Jurišićeva 4, 10000 Zagreb</item>
      <item>FINA ZAGREB, Ulica grada Vukovara 70, 10000 Zagreb</item>
      <item>Stečajni upravitelj Stjepan Rakarec</item>
    </izvorni_sadrzaj>
    <derivirana_varijabla naziv="DomainObject.Predmet.OstaliListFormatedWithAdress_1">
      <item>B2 KAPITAL d.o.o., Radnička cesta 41, 10000 Zagreb</item>
      <item>UNIVERZAL d.o.o. ZA KOMUNALNE DJELATNOSTI, Vladimira Nazora 68, 31400 Đakovo</item>
      <item>ZLATNO ŽITO d.o.o., Stanka Lehote 7a, 31400 Budrovci</item>
      <item>VODOVOD-OSIJEK d.o.o., Poljski put 1, 31000 Osijek</item>
      <item>VIPnet d.o.o., Vrtni put 1, 10000 Zagreb</item>
      <item>Hrvatska poštanska banka, d.d., Jurišićeva 4, 10000 Zagreb</item>
      <item>FINA ZAGREB, Ulica grada Vukovara 70, 10000 Zagreb</item>
      <item>Stečajni upravitelj Stjepan Rakarec</item>
    </derivirana_varijabla>
  </DomainObject.Predmet.OstaliListFormatedWithAdress>
  <DomainObject.Predmet.OstaliListFormatedWithAdressOIB>
    <izvorni_sadrzaj>
      <item>B2 KAPITAL d.o.o., OIB 57509775367, Radnička cesta 41, 10000 Zagreb</item>
      <item>UNIVERZAL d.o.o. ZA KOMUNALNE DJELATNOSTI, OIB 34319609112, Vladimira Nazora 68, 31400 Đakovo</item>
      <item>ZLATNO ŽITO d.o.o., OIB 05950153752, Stanka Lehote 7a, 31400 Budrovci</item>
      <item>VODOVOD-OSIJEK d.o.o., OIB 43654507669, Poljski put 1, 31000 Osijek</item>
      <item>VIPnet d.o.o., OIB 29524210204, Vrtni put 1, 10000 Zagreb</item>
      <item>Hrvatska poštanska banka, d.d., OIB 87939104217, Jurišićeva 4, 10000 Zagreb</item>
      <item>FINA ZAGREB, OIB 85821130368, Ulica grada Vukovara 70, 10000 Zagreb</item>
      <item>Stečajni upravitelj Stjepan Rakarec</item>
    </izvorni_sadrzaj>
    <derivirana_varijabla naziv="DomainObject.Predmet.OstaliListFormatedWithAdressOIB_1">
      <item>B2 KAPITAL d.o.o., OIB 57509775367, Radnička cesta 41, 10000 Zagreb</item>
      <item>UNIVERZAL d.o.o. ZA KOMUNALNE DJELATNOSTI, OIB 34319609112, Vladimira Nazora 68, 31400 Đakovo</item>
      <item>ZLATNO ŽITO d.o.o., OIB 05950153752, Stanka Lehote 7a, 31400 Budrovci</item>
      <item>VODOVOD-OSIJEK d.o.o., OIB 43654507669, Poljski put 1, 31000 Osijek</item>
      <item>VIPnet d.o.o., OIB 29524210204, Vrtni put 1, 10000 Zagreb</item>
      <item>Hrvatska poštanska banka, d.d., OIB 87939104217, Jurišićeva 4, 10000 Zagreb</item>
      <item>FINA ZAGREB, OIB 85821130368, Ulica grada Vukovara 70, 10000 Zagreb</item>
      <item>Stečajni upravitelj Stjepan Rakarec</item>
    </derivirana_varijabla>
  </DomainObject.Predmet.OstaliListFormatedWithAdressOIB>
  <DomainObject.Predmet.OstaliListNazivFormated>
    <izvorni_sadrzaj>
      <item>B2 KAPITAL d.o.o.</item>
      <item>UNIVERZAL d.o.o. ZA KOMUNALNE DJELATNOSTI</item>
      <item>ZLATNO ŽITO d.o.o.</item>
      <item>VODOVOD-OSIJEK d.o.o.</item>
      <item>VIPnet d.o.o.</item>
      <item>Hrvatska poštanska banka, d.d.</item>
      <item>FINA ZAGREB</item>
      <item>Stečajni upravitelj Stjepan Rakarec</item>
    </izvorni_sadrzaj>
    <derivirana_varijabla naziv="DomainObject.Predmet.OstaliListNazivFormated_1">
      <item>B2 KAPITAL d.o.o.</item>
      <item>UNIVERZAL d.o.o. ZA KOMUNALNE DJELATNOSTI</item>
      <item>ZLATNO ŽITO d.o.o.</item>
      <item>VODOVOD-OSIJEK d.o.o.</item>
      <item>VIPnet d.o.o.</item>
      <item>Hrvatska poštanska banka, d.d.</item>
      <item>FINA ZAGREB</item>
      <item>Stečajni upravitelj Stjepan Rakarec</item>
    </derivirana_varijabla>
  </DomainObject.Predmet.OstaliListNazivFormated>
  <DomainObject.Predmet.OstaliListNazivFormatedOIB>
    <izvorni_sadrzaj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Hrvatska poštanska banka, d.d., OIB 87939104217</item>
      <item>FINA ZAGREB, OIB 85821130368</item>
      <item>Stečajni upravitelj Stjepan Rakarec</item>
    </izvorni_sadrzaj>
    <derivirana_varijabla naziv="DomainObject.Predmet.OstaliListNazivFormatedOIB_1"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Hrvatska poštanska banka, d.d., OIB 87939104217</item>
      <item>FINA ZAGREB, OIB 85821130368</item>
      <item>Stečajni upravitelj Stjepan Rakarec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travnja 2024.</izvorni_sadrzaj>
    <derivirana_varijabla naziv="DomainObject.Datum_1">16. travnja 2024.</derivirana_varijabla>
  </DomainObject.Datum>
  <DomainObject.PoslovniBrojDokumenta>
    <izvorni_sadrzaj>Sp-29/2016-30</izvorni_sadrzaj>
    <derivirana_varijabla naziv="DomainObject.PoslovniBrojDokumenta_1">Sp-29/2016-30</derivirana_varijabla>
  </DomainObject.PoslovniBrojDokumenta>
  <DomainObject.Predmet.StrankaIDrugi>
    <izvorni_sadrzaj>Ivan Kovačević</izvorni_sadrzaj>
    <derivirana_varijabla naziv="DomainObject.Predmet.StrankaIDrugi_1">Ivan Kovačević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Kovačević, OIB 66102366177, Zeleno Polje 9, 31000 Osijek</izvorni_sadrzaj>
    <derivirana_varijabla naziv="DomainObject.Predmet.StrankaIDrugiAdressOIB_1">Ivan Kovačević, OIB 66102366177, Zeleno Polje 9,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kolovoza 2017.</izvorni_sadrzaj>
    <derivirana_varijabla naziv="DomainObject.Predmet.OdlukaRjesenje.DatumDonosenjaOdluke_1">11. kolovoza 2017.</derivirana_varijabla>
  </DomainObject.Predmet.OdlukaRjesenje.DatumDonosenjaOdluke>
  <DomainObject.Predmet.OdlukaRjesenje.DatumPravomocnosti>
    <izvorni_sadrzaj>5. rujna 2017.</izvorni_sadrzaj>
    <derivirana_varijabla naziv="DomainObject.Predmet.OdlukaRjesenje.DatumPravomocnosti_1">5. rujna 2017.</derivirana_varijabla>
  </DomainObject.Predmet.OdlukaRjesenje.DatumPravomocnosti>
  <DomainObject.Predmet.OdlukaRjesenje.Oznaka>
    <izvorni_sadrzaj>Sp-29/2016-10</izvorni_sadrzaj>
    <derivirana_varijabla naziv="DomainObject.Predmet.OdlukaRjesenje.Oznaka_1">Sp-29/2016-10</derivirana_varijabla>
  </DomainObject.Predmet.OdlukaRjesenje.Oznaka>
  <DomainObject.Predmet.SudioniciListNaziv>
    <izvorni_sadrzaj>
      <item>Ivan Kovačević</item>
      <item>B2 KAPITAL d.o.o.</item>
      <item>UNIVERZAL d.o.o. ZA KOMUNALNE DJELATNOSTI</item>
      <item>ZLATNO ŽITO d.o.o.</item>
      <item>VODOVOD-OSIJEK d.o.o.</item>
      <item>VIPnet d.o.o.</item>
      <item>Hrvatska poštanska banka, d.d.</item>
      <item>FINA ZAGREB</item>
      <item>Stečajni upravitelj Stjepan Rakarec</item>
    </izvorni_sadrzaj>
    <derivirana_varijabla naziv="DomainObject.Predmet.SudioniciListNaziv_1">
      <item>Ivan Kovačević</item>
      <item>B2 KAPITAL d.o.o.</item>
      <item>UNIVERZAL d.o.o. ZA KOMUNALNE DJELATNOSTI</item>
      <item>ZLATNO ŽITO d.o.o.</item>
      <item>VODOVOD-OSIJEK d.o.o.</item>
      <item>VIPnet d.o.o.</item>
      <item>Hrvatska poštanska banka, d.d.</item>
      <item>FINA ZAGREB</item>
      <item>Stečajni upravitelj Stjepan Rakarec</item>
    </derivirana_varijabla>
  </DomainObject.Predmet.SudioniciListNaziv>
  <DomainObject.Predmet.SudioniciListAdressOIB>
    <izvorni_sadrzaj>
      <item>Ivan Kovačević, OIB 66102366177, Zeleno Polje 9,31000 Osijek</item>
      <item>B2 KAPITAL d.o.o., OIB 57509775367, Radnička cesta 41,10000 Zagreb</item>
      <item>UNIVERZAL d.o.o. ZA KOMUNALNE DJELATNOSTI, OIB 34319609112, Vladimira Nazora 68,31400 Đakovo</item>
      <item>ZLATNO ŽITO d.o.o., OIB 05950153752, Stanka Lehote 7a,31400 Budrovci</item>
      <item>VODOVOD-OSIJEK d.o.o., OIB 43654507669, Poljski put 1,31000 Osijek</item>
      <item>VIPnet d.o.o., OIB 29524210204, Vrtni put 1,10000 Zagreb</item>
      <item>Hrvatska poštanska banka, d.d., OIB 87939104217, Jurišićeva 4,10000 Zagreb</item>
      <item>FINA ZAGREB, OIB 85821130368, Ulica grada Vukovara 70,10000 Zagreb</item>
      <item>Stečajni upravitelj Stjepan Rakarec</item>
    </izvorni_sadrzaj>
    <derivirana_varijabla naziv="DomainObject.Predmet.SudioniciListAdressOIB_1">
      <item>Ivan Kovačević, OIB 66102366177, Zeleno Polje 9,31000 Osijek</item>
      <item>B2 KAPITAL d.o.o., OIB 57509775367, Radnička cesta 41,10000 Zagreb</item>
      <item>UNIVERZAL d.o.o. ZA KOMUNALNE DJELATNOSTI, OIB 34319609112, Vladimira Nazora 68,31400 Đakovo</item>
      <item>ZLATNO ŽITO d.o.o., OIB 05950153752, Stanka Lehote 7a,31400 Budrovci</item>
      <item>VODOVOD-OSIJEK d.o.o., OIB 43654507669, Poljski put 1,31000 Osijek</item>
      <item>VIPnet d.o.o., OIB 29524210204, Vrtni put 1,10000 Zagreb</item>
      <item>Hrvatska poštanska banka, d.d., OIB 87939104217, Jurišićeva 4,10000 Zagreb</item>
      <item>FINA ZAGREB, OIB 85821130368, Ulica grada Vukovara 70,10000 Zagreb</item>
      <item>Stečajni upravitelj Stjepan Rakarec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66102366177</item>
      <item>, OIB 57509775367</item>
      <item>, OIB 34319609112</item>
      <item>, OIB 05950153752</item>
      <item>, OIB 43654507669</item>
      <item>, OIB 29524210204</item>
      <item>, OIB 87939104217</item>
      <item>, OIB 85821130368</item>
      <item>, OIB null</item>
    </izvorni_sadrzaj>
    <derivirana_varijabla naziv="DomainObject.Predmet.SudioniciListNazivOIB_1">
      <item>, OIB 66102366177</item>
      <item>, OIB 57509775367</item>
      <item>, OIB 34319609112</item>
      <item>, OIB 05950153752</item>
      <item>, OIB 43654507669</item>
      <item>, OIB 29524210204</item>
      <item>, OIB 87939104217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studenog 2016.</izvorni_sadrzaj>
    <derivirana_varijabla naziv="DomainObject.Predmet.DatumPocetkaProcesa_1">28. studenog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8642E0-D6B0-4635-8857-85DB815EE81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165</properties:Words>
  <properties:Characters>924</properties:Characters>
  <properties:Lines>77</properties:Lines>
  <properties:Paragraphs>28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VIII-P-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2024-04-15T11:32:00Z</dcterms:created>
  <dc:creator>SUD</dc:creator>
  <cp:lastModifiedBy>Marija Knez</cp:lastModifiedBy>
  <cp:lastPrinted>2023-11-29T07:51:00Z</cp:lastPrinted>
  <dcterms:modified xmlns:xsi="http://www.w3.org/2001/XMLSchema-instance" xsi:type="dcterms:W3CDTF">2024-04-16T07:17:00Z</dcterms:modified>
  <cp:revision>99</cp:revision>
  <dc:title>VIII-P-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Sp-29/2016-30 / Zapisnik - Ročište (Sp-29-16-Ivan Kovačević.docx)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